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3418F" w14:textId="7A6A4500" w:rsidR="00913BDD" w:rsidRPr="00913BDD" w:rsidRDefault="00913BDD" w:rsidP="00913BDD">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w:t>
      </w:r>
      <w:r w:rsidR="008A4216">
        <w:rPr>
          <w:rFonts w:ascii="Arial" w:hAnsi="Arial" w:cs="Arial"/>
          <w:b/>
          <w:noProof/>
          <w:sz w:val="24"/>
          <w:lang w:val="en-US"/>
        </w:rPr>
        <w:t>105</w:t>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8A4216">
        <w:rPr>
          <w:rFonts w:ascii="Arial" w:hAnsi="Arial" w:cs="Arial"/>
          <w:b/>
          <w:noProof/>
          <w:sz w:val="24"/>
          <w:lang w:val="en-US"/>
        </w:rPr>
        <w:t xml:space="preserve">      </w:t>
      </w:r>
      <w:r w:rsidR="00AF1E6B" w:rsidRPr="00AF1E6B">
        <w:rPr>
          <w:rFonts w:ascii="Arial" w:hAnsi="Arial" w:cs="Arial"/>
          <w:b/>
          <w:noProof/>
          <w:sz w:val="24"/>
          <w:lang w:val="en-US"/>
        </w:rPr>
        <w:t>R4-2218159</w:t>
      </w:r>
    </w:p>
    <w:p w14:paraId="50F6B86E" w14:textId="4E916885" w:rsidR="00913BDD" w:rsidRPr="00913BDD" w:rsidRDefault="008A4216" w:rsidP="00913BDD">
      <w:pPr>
        <w:tabs>
          <w:tab w:val="left" w:pos="1985"/>
        </w:tabs>
        <w:spacing w:after="120"/>
        <w:jc w:val="both"/>
        <w:rPr>
          <w:rFonts w:ascii="Arial" w:hAnsi="Arial" w:cs="Arial"/>
          <w:b/>
          <w:noProof/>
          <w:sz w:val="24"/>
          <w:lang w:val="en-US"/>
        </w:rPr>
      </w:pPr>
      <w:r>
        <w:rPr>
          <w:rFonts w:ascii="Arial" w:hAnsi="Arial" w:cs="Arial"/>
          <w:b/>
          <w:noProof/>
          <w:sz w:val="24"/>
          <w:lang w:val="en-US"/>
        </w:rPr>
        <w:t>Toulouse, France</w:t>
      </w:r>
      <w:r w:rsidR="00913BDD" w:rsidRPr="00913BDD">
        <w:rPr>
          <w:rFonts w:ascii="Arial" w:hAnsi="Arial" w:cs="Arial"/>
          <w:b/>
          <w:noProof/>
          <w:sz w:val="24"/>
          <w:lang w:val="en-US"/>
        </w:rPr>
        <w:t xml:space="preserve">, </w:t>
      </w:r>
      <w:r>
        <w:rPr>
          <w:rFonts w:ascii="Arial" w:hAnsi="Arial" w:cs="Arial"/>
          <w:b/>
          <w:noProof/>
          <w:sz w:val="24"/>
          <w:lang w:val="en-US"/>
        </w:rPr>
        <w:t>November</w:t>
      </w:r>
      <w:r w:rsidR="00913BDD" w:rsidRPr="00913BDD">
        <w:rPr>
          <w:rFonts w:ascii="Arial" w:hAnsi="Arial" w:cs="Arial"/>
          <w:b/>
          <w:noProof/>
          <w:sz w:val="24"/>
          <w:lang w:val="en-US"/>
        </w:rPr>
        <w:t xml:space="preserve"> 1</w:t>
      </w:r>
      <w:r>
        <w:rPr>
          <w:rFonts w:ascii="Arial" w:hAnsi="Arial" w:cs="Arial"/>
          <w:b/>
          <w:noProof/>
          <w:sz w:val="24"/>
          <w:lang w:val="en-US"/>
        </w:rPr>
        <w:t>4</w:t>
      </w:r>
      <w:r w:rsidR="00913BDD" w:rsidRPr="00913BDD">
        <w:rPr>
          <w:rFonts w:ascii="Arial" w:hAnsi="Arial" w:cs="Arial"/>
          <w:b/>
          <w:noProof/>
          <w:sz w:val="24"/>
          <w:lang w:val="en-US"/>
        </w:rPr>
        <w:t xml:space="preserve"> –</w:t>
      </w:r>
      <w:r>
        <w:rPr>
          <w:rFonts w:ascii="Arial" w:hAnsi="Arial" w:cs="Arial"/>
          <w:b/>
          <w:noProof/>
          <w:sz w:val="24"/>
          <w:lang w:val="en-US"/>
        </w:rPr>
        <w:t xml:space="preserve"> </w:t>
      </w:r>
      <w:r w:rsidR="00913BDD" w:rsidRPr="00913BDD">
        <w:rPr>
          <w:rFonts w:ascii="Arial" w:hAnsi="Arial" w:cs="Arial"/>
          <w:b/>
          <w:noProof/>
          <w:sz w:val="24"/>
          <w:lang w:val="en-US"/>
        </w:rPr>
        <w:t>1</w:t>
      </w:r>
      <w:r>
        <w:rPr>
          <w:rFonts w:ascii="Arial" w:hAnsi="Arial" w:cs="Arial"/>
          <w:b/>
          <w:noProof/>
          <w:sz w:val="24"/>
          <w:lang w:val="en-US"/>
        </w:rPr>
        <w:t>8</w:t>
      </w:r>
      <w:r w:rsidR="00913BDD" w:rsidRPr="00913BDD">
        <w:rPr>
          <w:rFonts w:ascii="Arial" w:hAnsi="Arial" w:cs="Arial"/>
          <w:b/>
          <w:noProof/>
          <w:sz w:val="24"/>
          <w:lang w:val="en-US"/>
        </w:rPr>
        <w:t>, 2022</w:t>
      </w:r>
    </w:p>
    <w:p w14:paraId="16FC7694" w14:textId="4873820B"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5A696A">
        <w:rPr>
          <w:rFonts w:ascii="Arial" w:hAnsi="Arial" w:cs="Arial"/>
          <w:b/>
          <w:sz w:val="22"/>
          <w:szCs w:val="22"/>
        </w:rPr>
        <w:t>8.</w:t>
      </w:r>
      <w:r w:rsidR="00FF1F8E">
        <w:rPr>
          <w:rFonts w:ascii="Arial" w:hAnsi="Arial" w:cs="Arial"/>
          <w:b/>
          <w:sz w:val="22"/>
          <w:szCs w:val="22"/>
          <w:lang w:val="en-US"/>
        </w:rPr>
        <w:t>22.2.</w:t>
      </w:r>
      <w:r w:rsidR="004C31D7">
        <w:rPr>
          <w:rFonts w:ascii="Arial" w:hAnsi="Arial" w:cs="Arial"/>
          <w:b/>
          <w:sz w:val="22"/>
          <w:szCs w:val="22"/>
          <w:lang w:val="en-US"/>
        </w:rPr>
        <w:t>4</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691791E1"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2F131D" w:rsidRPr="002F131D">
        <w:rPr>
          <w:rFonts w:ascii="Arial" w:hAnsi="Arial" w:cs="Arial"/>
          <w:b/>
          <w:sz w:val="22"/>
          <w:szCs w:val="22"/>
          <w:lang w:val="en-CN"/>
        </w:rPr>
        <w:t>On R18 MUSIM - network B requirements</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CE7877C" w14:textId="11207FB9" w:rsidR="00816A9A" w:rsidRDefault="0000161F" w:rsidP="00CA0B7B">
      <w:r>
        <w:rPr>
          <w:rFonts w:hint="eastAsia"/>
          <w:lang w:eastAsia="zh-CN"/>
        </w:rPr>
        <w:t>NW</w:t>
      </w:r>
      <w:r>
        <w:rPr>
          <w:lang w:eastAsia="zh-CN"/>
        </w:rPr>
        <w:t xml:space="preserve"> </w:t>
      </w:r>
      <w:r w:rsidR="009746CF">
        <w:rPr>
          <w:lang w:val="en-US" w:eastAsia="zh-CN"/>
        </w:rPr>
        <w:t>B</w:t>
      </w:r>
      <w:r>
        <w:rPr>
          <w:lang w:val="en-US" w:eastAsia="zh-CN"/>
        </w:rPr>
        <w:t xml:space="preserve"> requirements were initially</w:t>
      </w:r>
      <w:r w:rsidR="00973D0C">
        <w:t xml:space="preserve"> discussed in RAN4#104e-bis. The latest agreements can be found in [1]. In this contribution, we will further discuss </w:t>
      </w:r>
      <w:r w:rsidR="006B4FB3">
        <w:t>the open issues</w:t>
      </w:r>
      <w:r w:rsidR="00973D0C">
        <w:t>.</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796D70DD" w14:textId="380053EE" w:rsidR="00F058AA" w:rsidRDefault="00321B9C" w:rsidP="00D73CB9">
      <w:pPr>
        <w:rPr>
          <w:lang w:eastAsia="x-none"/>
        </w:rPr>
      </w:pPr>
      <w:r>
        <w:rPr>
          <w:lang w:eastAsia="x-none"/>
        </w:rPr>
        <w:t>The summary of NW B requirements related agreement are duplicated here:</w:t>
      </w:r>
    </w:p>
    <w:tbl>
      <w:tblPr>
        <w:tblStyle w:val="TableGrid"/>
        <w:tblW w:w="0" w:type="auto"/>
        <w:tblLook w:val="04A0" w:firstRow="1" w:lastRow="0" w:firstColumn="1" w:lastColumn="0" w:noHBand="0" w:noVBand="1"/>
      </w:tblPr>
      <w:tblGrid>
        <w:gridCol w:w="9629"/>
      </w:tblGrid>
      <w:tr w:rsidR="00B65460" w14:paraId="2C9C8513" w14:textId="77777777" w:rsidTr="00B65460">
        <w:tc>
          <w:tcPr>
            <w:tcW w:w="9629" w:type="dxa"/>
          </w:tcPr>
          <w:p w14:paraId="08F08E9D" w14:textId="77777777" w:rsidR="00B65460" w:rsidRDefault="00B65460" w:rsidP="00B65460">
            <w:pPr>
              <w:rPr>
                <w:b/>
                <w:color w:val="0070C0"/>
                <w:u w:val="single"/>
                <w:lang w:eastAsia="ko-KR"/>
              </w:rPr>
            </w:pPr>
            <w:r>
              <w:rPr>
                <w:b/>
                <w:color w:val="0070C0"/>
                <w:u w:val="single"/>
                <w:lang w:eastAsia="ko-KR"/>
              </w:rPr>
              <w:t>Issue 1-6-1: Whether to</w:t>
            </w:r>
            <w:bookmarkStart w:id="3" w:name="OLE_LINK1"/>
            <w:r>
              <w:rPr>
                <w:b/>
                <w:color w:val="0070C0"/>
                <w:u w:val="single"/>
                <w:lang w:eastAsia="ko-KR"/>
              </w:rPr>
              <w:t xml:space="preserve"> define network B requirements</w:t>
            </w:r>
            <w:bookmarkEnd w:id="3"/>
          </w:p>
          <w:p w14:paraId="0F9BCE31" w14:textId="77777777" w:rsidR="00B65460" w:rsidRDefault="00B65460" w:rsidP="00B65460">
            <w:pPr>
              <w:pStyle w:val="ListParagraph"/>
              <w:widowControl/>
              <w:numPr>
                <w:ilvl w:val="0"/>
                <w:numId w:val="21"/>
              </w:numPr>
              <w:autoSpaceDE/>
              <w:autoSpaceDN/>
              <w:adjustRightInd/>
              <w:spacing w:after="120" w:line="259" w:lineRule="auto"/>
              <w:ind w:left="720" w:firstLineChars="0"/>
              <w:rPr>
                <w:color w:val="0070C0"/>
                <w:szCs w:val="24"/>
                <w:lang w:eastAsia="zh-CN"/>
              </w:rPr>
            </w:pPr>
            <w:r>
              <w:rPr>
                <w:color w:val="0070C0"/>
                <w:szCs w:val="24"/>
                <w:lang w:eastAsia="zh-CN"/>
              </w:rPr>
              <w:t>Proposals:</w:t>
            </w:r>
          </w:p>
          <w:p w14:paraId="6741E745" w14:textId="77777777" w:rsidR="00B65460" w:rsidRDefault="00B65460" w:rsidP="00B65460">
            <w:pPr>
              <w:pStyle w:val="ListParagraph"/>
              <w:widowControl/>
              <w:numPr>
                <w:ilvl w:val="1"/>
                <w:numId w:val="21"/>
              </w:numPr>
              <w:autoSpaceDE/>
              <w:autoSpaceDN/>
              <w:adjustRightInd/>
              <w:spacing w:after="120" w:line="259" w:lineRule="auto"/>
              <w:ind w:firstLineChars="0"/>
              <w:rPr>
                <w:color w:val="4472C4"/>
              </w:rPr>
            </w:pPr>
            <w:r>
              <w:rPr>
                <w:color w:val="4472C4"/>
              </w:rPr>
              <w:t xml:space="preserve">Option 1: Deprioritize NW B requirement in R18 </w:t>
            </w:r>
          </w:p>
          <w:p w14:paraId="6652281E" w14:textId="77777777" w:rsidR="00B65460" w:rsidRDefault="00B65460" w:rsidP="00B65460">
            <w:pPr>
              <w:pStyle w:val="ListParagraph"/>
              <w:widowControl/>
              <w:numPr>
                <w:ilvl w:val="1"/>
                <w:numId w:val="21"/>
              </w:numPr>
              <w:autoSpaceDE/>
              <w:autoSpaceDN/>
              <w:adjustRightInd/>
              <w:spacing w:after="120" w:line="259" w:lineRule="auto"/>
              <w:ind w:firstLineChars="0"/>
              <w:rPr>
                <w:color w:val="4472C4"/>
              </w:rPr>
            </w:pPr>
            <w:r w:rsidRPr="004F3F8C">
              <w:rPr>
                <w:color w:val="4472C4"/>
              </w:rPr>
              <w:t xml:space="preserve">Option 2: No measurement requirements in network B will be defined by RAN4 </w:t>
            </w:r>
          </w:p>
          <w:p w14:paraId="78D9EFDF" w14:textId="77777777" w:rsidR="00B65460" w:rsidRPr="004F3F8C" w:rsidRDefault="00B65460" w:rsidP="00B65460">
            <w:pPr>
              <w:pStyle w:val="ListParagraph"/>
              <w:widowControl/>
              <w:numPr>
                <w:ilvl w:val="1"/>
                <w:numId w:val="21"/>
              </w:numPr>
              <w:autoSpaceDE/>
              <w:autoSpaceDN/>
              <w:adjustRightInd/>
              <w:spacing w:after="120" w:line="259" w:lineRule="auto"/>
              <w:ind w:firstLineChars="0"/>
              <w:rPr>
                <w:color w:val="4472C4"/>
              </w:rPr>
            </w:pPr>
            <w:r w:rsidRPr="004F3F8C">
              <w:rPr>
                <w:color w:val="4472C4"/>
              </w:rPr>
              <w:t xml:space="preserve">Option 3: RAN4 does not define new UE idle/inactive measurement requirements for measurements on Network B for a UE configured with MUSIM gaps (exiting UE measurement requirement for Idle/Inactive mode applies) </w:t>
            </w:r>
          </w:p>
          <w:p w14:paraId="5BD42A35" w14:textId="77777777" w:rsidR="00B65460" w:rsidRDefault="00B65460" w:rsidP="00B65460">
            <w:pPr>
              <w:pStyle w:val="ListParagraph"/>
              <w:widowControl/>
              <w:numPr>
                <w:ilvl w:val="1"/>
                <w:numId w:val="21"/>
              </w:numPr>
              <w:autoSpaceDE/>
              <w:autoSpaceDN/>
              <w:adjustRightInd/>
              <w:spacing w:after="120" w:line="259" w:lineRule="auto"/>
              <w:ind w:firstLineChars="0"/>
              <w:rPr>
                <w:color w:val="4472C4"/>
              </w:rPr>
            </w:pPr>
            <w:r>
              <w:rPr>
                <w:color w:val="4472C4"/>
              </w:rPr>
              <w:t xml:space="preserve">Option 4: RAN4 to define measurement requirement for NW-B Idle mode which is helpful for both NW-A and NW-B </w:t>
            </w:r>
          </w:p>
          <w:p w14:paraId="7564182E" w14:textId="77777777" w:rsidR="00B65460" w:rsidRDefault="00B65460" w:rsidP="00B65460">
            <w:pPr>
              <w:rPr>
                <w:rFonts w:eastAsia="DengXian"/>
                <w:color w:val="0070C0"/>
                <w:lang w:val="en-US" w:eastAsia="zh-CN"/>
              </w:rPr>
            </w:pPr>
            <w:r w:rsidRPr="00190860">
              <w:rPr>
                <w:rFonts w:eastAsia="DengXian"/>
                <w:color w:val="0070C0"/>
                <w:lang w:val="en-US" w:eastAsia="zh-CN"/>
              </w:rPr>
              <w:t>A</w:t>
            </w:r>
            <w:r w:rsidRPr="00190860">
              <w:rPr>
                <w:rFonts w:eastAsia="DengXian" w:hint="eastAsia"/>
                <w:color w:val="0070C0"/>
                <w:lang w:val="en-US" w:eastAsia="zh-CN"/>
              </w:rPr>
              <w:t>greements:</w:t>
            </w:r>
            <w:r w:rsidRPr="00190860">
              <w:rPr>
                <w:rFonts w:eastAsia="DengXian"/>
                <w:color w:val="0070C0"/>
                <w:lang w:val="en-US" w:eastAsia="zh-CN"/>
              </w:rPr>
              <w:t xml:space="preserve"> No</w:t>
            </w:r>
          </w:p>
          <w:p w14:paraId="1C009041" w14:textId="77777777" w:rsidR="00B65460" w:rsidRPr="00190860" w:rsidRDefault="00B65460" w:rsidP="00B65460">
            <w:pPr>
              <w:rPr>
                <w:rFonts w:eastAsia="DengXian"/>
                <w:color w:val="0070C0"/>
                <w:lang w:val="en-US" w:eastAsia="zh-CN"/>
              </w:rPr>
            </w:pPr>
          </w:p>
          <w:p w14:paraId="5CAAC4AF" w14:textId="77777777" w:rsidR="00B65460" w:rsidRDefault="00B65460" w:rsidP="00B65460">
            <w:pPr>
              <w:rPr>
                <w:b/>
                <w:color w:val="0070C0"/>
                <w:u w:val="single"/>
                <w:lang w:eastAsia="ko-KR"/>
              </w:rPr>
            </w:pPr>
            <w:r>
              <w:rPr>
                <w:b/>
                <w:color w:val="0070C0"/>
                <w:u w:val="single"/>
                <w:lang w:eastAsia="ko-KR"/>
              </w:rPr>
              <w:t>Issue 1-6-2: Network B requirements if it will be defined</w:t>
            </w:r>
          </w:p>
          <w:p w14:paraId="1E485AD2" w14:textId="77777777" w:rsidR="00B65460" w:rsidRDefault="00B65460" w:rsidP="00B65460">
            <w:pPr>
              <w:pStyle w:val="ListParagraph"/>
              <w:widowControl/>
              <w:numPr>
                <w:ilvl w:val="0"/>
                <w:numId w:val="21"/>
              </w:numPr>
              <w:autoSpaceDE/>
              <w:autoSpaceDN/>
              <w:adjustRightInd/>
              <w:spacing w:after="120" w:line="259" w:lineRule="auto"/>
              <w:ind w:left="720" w:firstLineChars="0"/>
              <w:rPr>
                <w:color w:val="0070C0"/>
                <w:szCs w:val="24"/>
                <w:lang w:eastAsia="zh-CN"/>
              </w:rPr>
            </w:pPr>
            <w:r>
              <w:rPr>
                <w:color w:val="0070C0"/>
                <w:szCs w:val="24"/>
                <w:lang w:eastAsia="zh-CN"/>
              </w:rPr>
              <w:t>Proposals:</w:t>
            </w:r>
          </w:p>
          <w:p w14:paraId="58D0FDAF" w14:textId="77777777" w:rsidR="00B65460" w:rsidRDefault="00B65460" w:rsidP="00B65460">
            <w:pPr>
              <w:pStyle w:val="ListParagraph"/>
              <w:widowControl/>
              <w:numPr>
                <w:ilvl w:val="1"/>
                <w:numId w:val="21"/>
              </w:numPr>
              <w:autoSpaceDE/>
              <w:autoSpaceDN/>
              <w:adjustRightInd/>
              <w:spacing w:after="120" w:line="259" w:lineRule="auto"/>
              <w:ind w:firstLineChars="0"/>
              <w:jc w:val="both"/>
              <w:rPr>
                <w:color w:val="4472C4"/>
              </w:rPr>
            </w:pPr>
            <w:r w:rsidRPr="00D534EF">
              <w:rPr>
                <w:color w:val="4472C4"/>
              </w:rPr>
              <w:t xml:space="preserve">P1: RAN4 has to define some requirement for NW B in R18, RAN4 shall focus on cell reselection </w:t>
            </w:r>
          </w:p>
          <w:p w14:paraId="64A102C8" w14:textId="77777777" w:rsidR="00B65460" w:rsidRPr="00D534EF" w:rsidRDefault="00B65460" w:rsidP="00B65460">
            <w:pPr>
              <w:pStyle w:val="ListParagraph"/>
              <w:widowControl/>
              <w:numPr>
                <w:ilvl w:val="1"/>
                <w:numId w:val="21"/>
              </w:numPr>
              <w:autoSpaceDE/>
              <w:autoSpaceDN/>
              <w:adjustRightInd/>
              <w:spacing w:after="120" w:line="259" w:lineRule="auto"/>
              <w:ind w:firstLineChars="0"/>
              <w:jc w:val="both"/>
              <w:rPr>
                <w:color w:val="4472C4"/>
              </w:rPr>
            </w:pPr>
            <w:r w:rsidRPr="00D534EF">
              <w:rPr>
                <w:color w:val="4472C4"/>
              </w:rPr>
              <w:t xml:space="preserve">P2: If requirements for measurements in NW B are to be defined, re-use the existing requirements for IDLE/INACTIVE as baseline with DRX cycle replaced by max(DRX cycle, MGRP) </w:t>
            </w:r>
          </w:p>
          <w:p w14:paraId="0FF49531" w14:textId="77777777" w:rsidR="00B65460" w:rsidRDefault="00B65460" w:rsidP="00B65460">
            <w:pPr>
              <w:pStyle w:val="ListParagraph"/>
              <w:widowControl/>
              <w:numPr>
                <w:ilvl w:val="1"/>
                <w:numId w:val="21"/>
              </w:numPr>
              <w:autoSpaceDE/>
              <w:autoSpaceDN/>
              <w:adjustRightInd/>
              <w:spacing w:after="120" w:line="259" w:lineRule="auto"/>
              <w:ind w:firstLineChars="0"/>
              <w:jc w:val="both"/>
              <w:rPr>
                <w:color w:val="4472C4"/>
              </w:rPr>
            </w:pPr>
            <w:r>
              <w:rPr>
                <w:color w:val="4472C4"/>
              </w:rPr>
              <w:t xml:space="preserve">P3: UE measurement requirements for idle/inactive mode in network B shall be the same as existing Idle/Inactive measurement requirements. </w:t>
            </w:r>
          </w:p>
          <w:p w14:paraId="350C26CF" w14:textId="77777777" w:rsidR="00B65460" w:rsidRDefault="00B65460" w:rsidP="00B65460">
            <w:pPr>
              <w:pStyle w:val="RAN4proposal"/>
              <w:numPr>
                <w:ilvl w:val="2"/>
                <w:numId w:val="21"/>
              </w:numPr>
              <w:spacing w:after="120"/>
              <w:ind w:hanging="357"/>
              <w:jc w:val="both"/>
              <w:rPr>
                <w:rFonts w:eastAsia="MS Mincho"/>
                <w:b w:val="0"/>
                <w:iCs w:val="0"/>
                <w:color w:val="4472C4"/>
                <w:szCs w:val="20"/>
                <w:lang w:val="en-GB"/>
              </w:rPr>
            </w:pPr>
            <w:r>
              <w:rPr>
                <w:rFonts w:eastAsia="MS Mincho"/>
                <w:b w:val="0"/>
                <w:iCs w:val="0"/>
                <w:color w:val="4472C4"/>
                <w:szCs w:val="20"/>
                <w:lang w:val="en-GB"/>
              </w:rPr>
              <w:t>UE measurement requirement for Idle/Inactive mode on network B, when assigned with requested MUSIM gaps, are the same as for network A. Hence, same as legacy requirements</w:t>
            </w:r>
          </w:p>
          <w:p w14:paraId="2E399AE8" w14:textId="77777777" w:rsidR="00B65460" w:rsidRDefault="00B65460" w:rsidP="00B65460">
            <w:pPr>
              <w:rPr>
                <w:rFonts w:eastAsia="DengXian"/>
                <w:i/>
                <w:color w:val="0070C0"/>
                <w:lang w:val="en-US" w:eastAsia="zh-CN"/>
              </w:rPr>
            </w:pPr>
            <w:r>
              <w:rPr>
                <w:rFonts w:eastAsia="DengXian"/>
                <w:i/>
                <w:color w:val="0070C0"/>
                <w:lang w:val="en-US" w:eastAsia="zh-CN"/>
              </w:rPr>
              <w:t>A</w:t>
            </w:r>
            <w:r>
              <w:rPr>
                <w:rFonts w:eastAsia="DengXian" w:hint="eastAsia"/>
                <w:i/>
                <w:color w:val="0070C0"/>
                <w:lang w:val="en-US" w:eastAsia="zh-CN"/>
              </w:rPr>
              <w:t>greements:</w:t>
            </w:r>
            <w:r>
              <w:rPr>
                <w:rFonts w:eastAsia="DengXian"/>
                <w:i/>
                <w:color w:val="0070C0"/>
                <w:lang w:val="en-US" w:eastAsia="zh-CN"/>
              </w:rPr>
              <w:t xml:space="preserve"> Postpone discussion until there is outcome of issue 1-6-1</w:t>
            </w:r>
          </w:p>
          <w:p w14:paraId="5A3B363C" w14:textId="77777777" w:rsidR="00B65460" w:rsidRPr="00B65460" w:rsidRDefault="00B65460" w:rsidP="00D73CB9">
            <w:pPr>
              <w:rPr>
                <w:lang w:val="en-US" w:eastAsia="x-none"/>
              </w:rPr>
            </w:pPr>
          </w:p>
        </w:tc>
      </w:tr>
    </w:tbl>
    <w:p w14:paraId="5FC311C4" w14:textId="0B1580B5" w:rsidR="00A60455" w:rsidRDefault="006F696B" w:rsidP="00D73CB9">
      <w:pPr>
        <w:rPr>
          <w:lang w:eastAsia="x-none"/>
        </w:rPr>
      </w:pPr>
      <w:r>
        <w:rPr>
          <w:lang w:eastAsia="x-none"/>
        </w:rPr>
        <w:lastRenderedPageBreak/>
        <w:t xml:space="preserve">MUSIM gaps can be used for RRM measurement, paging reception, </w:t>
      </w:r>
      <w:r w:rsidR="007445CA">
        <w:rPr>
          <w:lang w:eastAsia="x-none"/>
        </w:rPr>
        <w:t xml:space="preserve">system information reception and so on. </w:t>
      </w:r>
      <w:r w:rsidR="00793F16">
        <w:rPr>
          <w:lang w:eastAsia="x-none"/>
        </w:rPr>
        <w:t>I</w:t>
      </w:r>
      <w:r w:rsidR="00B65460">
        <w:rPr>
          <w:lang w:eastAsia="x-none"/>
        </w:rPr>
        <w:t>n general</w:t>
      </w:r>
      <w:r w:rsidR="00793F16">
        <w:rPr>
          <w:lang w:eastAsia="x-none"/>
        </w:rPr>
        <w:t>,</w:t>
      </w:r>
      <w:r w:rsidR="00B65460">
        <w:rPr>
          <w:lang w:eastAsia="x-none"/>
        </w:rPr>
        <w:t xml:space="preserve"> we are fine with deprioritizing network B requirements.</w:t>
      </w:r>
      <w:r w:rsidR="00793F16">
        <w:rPr>
          <w:lang w:eastAsia="x-none"/>
        </w:rPr>
        <w:t xml:space="preserve"> if necessary, RAN4 shall focus on idle/inactive mode cell reselection/measurement requirements. </w:t>
      </w:r>
    </w:p>
    <w:p w14:paraId="52F767E9" w14:textId="77A08954" w:rsidR="009D61A4" w:rsidRDefault="009D61A4" w:rsidP="00D73CB9">
      <w:pPr>
        <w:rPr>
          <w:lang w:val="en-US" w:eastAsia="zh-CN"/>
        </w:rPr>
      </w:pPr>
      <w:r>
        <w:rPr>
          <w:lang w:eastAsia="x-none"/>
        </w:rPr>
        <w:t>Some companies propos</w:t>
      </w:r>
      <w:r w:rsidR="00FD4994">
        <w:rPr>
          <w:lang w:eastAsia="x-none"/>
        </w:rPr>
        <w:t>e</w:t>
      </w:r>
      <w:r w:rsidR="00B71786">
        <w:rPr>
          <w:lang w:eastAsia="x-none"/>
        </w:rPr>
        <w:t>d to reuse network A idle/inactive mode requirements. however, we believe existing requirements cannot be directly reused</w:t>
      </w:r>
      <w:r w:rsidR="00E036D2">
        <w:rPr>
          <w:lang w:eastAsia="x-none"/>
        </w:rPr>
        <w:t xml:space="preserve">. </w:t>
      </w:r>
      <w:r w:rsidR="00A83DF3">
        <w:rPr>
          <w:lang w:eastAsia="x-none"/>
        </w:rPr>
        <w:t>Some additional delay can be expected due to gap collision and cancellation.</w:t>
      </w:r>
      <w:r w:rsidR="008E3D02">
        <w:rPr>
          <w:lang w:eastAsia="x-none"/>
        </w:rPr>
        <w:t xml:space="preserve"> MUSIM gap for NW B RRM measurement sometimes will be dropped due to collision with NW A gap or other DL/UL signal</w:t>
      </w:r>
      <w:r w:rsidR="008E3D02">
        <w:rPr>
          <w:rFonts w:hint="eastAsia"/>
          <w:lang w:eastAsia="zh-CN"/>
        </w:rPr>
        <w:t>.</w:t>
      </w:r>
      <w:r w:rsidR="008E3D02">
        <w:rPr>
          <w:lang w:val="en-US" w:eastAsia="zh-CN"/>
        </w:rPr>
        <w:t xml:space="preserve"> </w:t>
      </w:r>
      <w:r w:rsidR="007125BA">
        <w:rPr>
          <w:lang w:val="en-US" w:eastAsia="zh-CN"/>
        </w:rPr>
        <w:t>T</w:t>
      </w:r>
      <w:r w:rsidR="007125BA">
        <w:rPr>
          <w:rFonts w:hint="eastAsia"/>
          <w:lang w:val="en-US" w:eastAsia="zh-CN"/>
        </w:rPr>
        <w:t>his</w:t>
      </w:r>
      <w:r w:rsidR="007125BA">
        <w:rPr>
          <w:lang w:val="en-US" w:eastAsia="zh-CN"/>
        </w:rPr>
        <w:t xml:space="preserve"> is similar to LBT failure</w:t>
      </w:r>
      <w:r w:rsidR="00D12A7B">
        <w:rPr>
          <w:lang w:val="en-US" w:eastAsia="zh-CN"/>
        </w:rPr>
        <w:t xml:space="preserve"> in NR-U design.</w:t>
      </w:r>
    </w:p>
    <w:p w14:paraId="64C1513A" w14:textId="7D486EDF" w:rsidR="00DD6D7F" w:rsidRDefault="00DD6D7F" w:rsidP="00D73CB9">
      <w:pPr>
        <w:rPr>
          <w:lang w:val="en-US" w:eastAsia="zh-CN"/>
        </w:rPr>
      </w:pPr>
      <w:r>
        <w:rPr>
          <w:lang w:val="en-US" w:eastAsia="zh-CN"/>
        </w:rPr>
        <w:t>Here is an example of serving cell measurement requirements:</w:t>
      </w:r>
    </w:p>
    <w:p w14:paraId="62A97610" w14:textId="1A2322E6" w:rsidR="00DD6D7F" w:rsidRPr="008E3D02" w:rsidRDefault="00DD6D7F" w:rsidP="00DD6D7F">
      <w:pPr>
        <w:jc w:val="center"/>
        <w:rPr>
          <w:lang w:val="en-US" w:eastAsia="zh-CN"/>
        </w:rPr>
      </w:pPr>
      <w:r>
        <w:rPr>
          <w:noProof/>
          <w:lang w:eastAsia="x-none"/>
        </w:rPr>
        <w:drawing>
          <wp:inline distT="0" distB="0" distL="0" distR="0" wp14:anchorId="50FE9849" wp14:editId="7EB73E22">
            <wp:extent cx="3267856" cy="1739195"/>
            <wp:effectExtent l="0" t="0" r="0" b="127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78476" cy="1744847"/>
                    </a:xfrm>
                    <a:prstGeom prst="rect">
                      <a:avLst/>
                    </a:prstGeom>
                  </pic:spPr>
                </pic:pic>
              </a:graphicData>
            </a:graphic>
          </wp:inline>
        </w:drawing>
      </w:r>
    </w:p>
    <w:p w14:paraId="0752F354" w14:textId="3DB1FEA1" w:rsidR="00F058AA" w:rsidRDefault="00DD6D7F" w:rsidP="00DD6D7F">
      <w:pPr>
        <w:pStyle w:val="Caption"/>
      </w:pPr>
      <w:bookmarkStart w:id="4" w:name="_Ref118730188"/>
      <w:r>
        <w:t xml:space="preserve">Proposal </w:t>
      </w:r>
      <w:r>
        <w:fldChar w:fldCharType="begin"/>
      </w:r>
      <w:r>
        <w:instrText xml:space="preserve"> SEQ Proposal \* ARABIC </w:instrText>
      </w:r>
      <w:r>
        <w:fldChar w:fldCharType="separate"/>
      </w:r>
      <w:r>
        <w:rPr>
          <w:noProof/>
        </w:rPr>
        <w:t>1</w:t>
      </w:r>
      <w:r>
        <w:fldChar w:fldCharType="end"/>
      </w:r>
      <w:r>
        <w:t>: RAN4 shall deprioritize NW B requirements. If necessary, only idle/inactive mode measurement/cell reselection requirements need to be considered.</w:t>
      </w:r>
      <w:bookmarkEnd w:id="4"/>
    </w:p>
    <w:p w14:paraId="6ECDF686" w14:textId="77777777" w:rsidR="00336E3A" w:rsidRDefault="00DD6D7F" w:rsidP="00DD6D7F">
      <w:pPr>
        <w:pStyle w:val="Caption"/>
      </w:pPr>
      <w:bookmarkStart w:id="5" w:name="_Ref118730192"/>
      <w:r>
        <w:t xml:space="preserve">Proposal </w:t>
      </w:r>
      <w:r>
        <w:fldChar w:fldCharType="begin"/>
      </w:r>
      <w:r>
        <w:instrText xml:space="preserve"> SEQ Proposal \* ARABIC </w:instrText>
      </w:r>
      <w:r>
        <w:fldChar w:fldCharType="separate"/>
      </w:r>
      <w:r>
        <w:rPr>
          <w:noProof/>
        </w:rPr>
        <w:t>2</w:t>
      </w:r>
      <w:r>
        <w:fldChar w:fldCharType="end"/>
      </w:r>
      <w:r>
        <w:t>: framework of idle/inactive mode RRM requirements for NR-U can be used as starting point to accommodate MUSIM gap cancellation</w:t>
      </w:r>
      <w:r w:rsidR="00336E3A">
        <w:t>. Take serving cell measurement as an example:</w:t>
      </w:r>
      <w:bookmarkEnd w:id="5"/>
    </w:p>
    <w:p w14:paraId="38E1036F" w14:textId="55A3A1CF" w:rsidR="00DD6D7F" w:rsidRPr="00DD6D7F" w:rsidRDefault="00336E3A" w:rsidP="00336E3A">
      <w:pPr>
        <w:pStyle w:val="Caption"/>
        <w:jc w:val="center"/>
      </w:pPr>
      <w:r>
        <w:rPr>
          <w:noProof/>
        </w:rPr>
        <w:drawing>
          <wp:inline distT="0" distB="0" distL="0" distR="0" wp14:anchorId="314E0F5E" wp14:editId="1AB068E9">
            <wp:extent cx="3267856" cy="1739195"/>
            <wp:effectExtent l="0" t="0" r="0" b="127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78476" cy="1744847"/>
                    </a:xfrm>
                    <a:prstGeom prst="rect">
                      <a:avLst/>
                    </a:prstGeom>
                  </pic:spPr>
                </pic:pic>
              </a:graphicData>
            </a:graphic>
          </wp:inline>
        </w:drawing>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5BA74052" w14:textId="09AFFA8E" w:rsidR="00EB2024" w:rsidRDefault="005D4A3C" w:rsidP="009E502D">
      <w:pPr>
        <w:jc w:val="both"/>
        <w:rPr>
          <w:rFonts w:cs="v4.2.0"/>
          <w:lang w:val="en-US"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5D4297">
        <w:rPr>
          <w:rFonts w:cs="v4.2.0"/>
          <w:lang w:val="en-US" w:eastAsia="zh-CN"/>
        </w:rPr>
        <w:t xml:space="preserve">further discussion </w:t>
      </w:r>
      <w:r w:rsidR="0020715F">
        <w:rPr>
          <w:rFonts w:cs="v4.2.0"/>
          <w:lang w:val="en-US" w:eastAsia="zh-CN"/>
        </w:rPr>
        <w:t>on</w:t>
      </w:r>
      <w:r w:rsidR="00456557">
        <w:rPr>
          <w:rFonts w:cs="v4.2.0"/>
          <w:lang w:val="en-US" w:eastAsia="zh-CN"/>
        </w:rPr>
        <w:t xml:space="preserve"> </w:t>
      </w:r>
      <w:r w:rsidR="00EB2024">
        <w:rPr>
          <w:rFonts w:cs="v4.2.0"/>
          <w:lang w:val="en-US" w:eastAsia="zh-CN"/>
        </w:rPr>
        <w:t xml:space="preserve">NW </w:t>
      </w:r>
      <w:r w:rsidR="00336E3A">
        <w:rPr>
          <w:rFonts w:cs="v4.2.0"/>
          <w:lang w:val="en-US" w:eastAsia="zh-CN"/>
        </w:rPr>
        <w:t>B</w:t>
      </w:r>
      <w:r w:rsidR="00EB2024">
        <w:rPr>
          <w:rFonts w:cs="v4.2.0"/>
          <w:lang w:val="en-US" w:eastAsia="zh-CN"/>
        </w:rPr>
        <w:t xml:space="preserve"> requirements. </w:t>
      </w:r>
      <w:r w:rsidR="00336E3A">
        <w:rPr>
          <w:rFonts w:cs="v4.2.0"/>
          <w:lang w:val="en-US" w:eastAsia="zh-CN"/>
        </w:rPr>
        <w:t>after discussion the following conclusions are provided:</w:t>
      </w:r>
    </w:p>
    <w:p w14:paraId="3F2BC665" w14:textId="7A2610E2" w:rsidR="00336E3A" w:rsidRPr="00336E3A" w:rsidRDefault="00336E3A" w:rsidP="009E502D">
      <w:pPr>
        <w:jc w:val="both"/>
        <w:rPr>
          <w:b/>
          <w:bCs/>
          <w:lang w:val="en-US" w:eastAsia="x-none"/>
        </w:rPr>
      </w:pPr>
      <w:r w:rsidRPr="00336E3A">
        <w:rPr>
          <w:b/>
          <w:bCs/>
          <w:lang w:val="en-US" w:eastAsia="x-none"/>
        </w:rPr>
        <w:fldChar w:fldCharType="begin"/>
      </w:r>
      <w:r w:rsidRPr="00336E3A">
        <w:rPr>
          <w:b/>
          <w:bCs/>
          <w:lang w:val="en-US" w:eastAsia="x-none"/>
        </w:rPr>
        <w:instrText xml:space="preserve"> REF _Ref118730188 \h  \* MERGEFORMAT </w:instrText>
      </w:r>
      <w:r w:rsidRPr="00336E3A">
        <w:rPr>
          <w:b/>
          <w:bCs/>
          <w:lang w:val="en-US" w:eastAsia="x-none"/>
        </w:rPr>
      </w:r>
      <w:r w:rsidRPr="00336E3A">
        <w:rPr>
          <w:b/>
          <w:bCs/>
          <w:lang w:val="en-US" w:eastAsia="x-none"/>
        </w:rPr>
        <w:fldChar w:fldCharType="separate"/>
      </w:r>
      <w:r w:rsidRPr="00336E3A">
        <w:rPr>
          <w:b/>
          <w:bCs/>
        </w:rPr>
        <w:t xml:space="preserve">Proposal </w:t>
      </w:r>
      <w:r w:rsidRPr="00336E3A">
        <w:rPr>
          <w:b/>
          <w:bCs/>
          <w:noProof/>
        </w:rPr>
        <w:t>1</w:t>
      </w:r>
      <w:r w:rsidRPr="00336E3A">
        <w:rPr>
          <w:b/>
          <w:bCs/>
        </w:rPr>
        <w:t>: RAN4 shall deprioritize NW B requirements. If necessary, only idle/inactive mode measurement/cell reselection requirements need to be considered.</w:t>
      </w:r>
      <w:r w:rsidRPr="00336E3A">
        <w:rPr>
          <w:b/>
          <w:bCs/>
          <w:lang w:val="en-US" w:eastAsia="x-none"/>
        </w:rPr>
        <w:fldChar w:fldCharType="end"/>
      </w:r>
    </w:p>
    <w:p w14:paraId="7DC0ABAE" w14:textId="2162B86C" w:rsidR="00336E3A" w:rsidRPr="00336E3A" w:rsidRDefault="00336E3A" w:rsidP="009E502D">
      <w:pPr>
        <w:jc w:val="both"/>
        <w:rPr>
          <w:b/>
          <w:bCs/>
          <w:lang w:val="en-US" w:eastAsia="x-none"/>
        </w:rPr>
      </w:pPr>
      <w:r w:rsidRPr="00336E3A">
        <w:rPr>
          <w:b/>
          <w:bCs/>
          <w:lang w:val="en-US" w:eastAsia="x-none"/>
        </w:rPr>
        <w:fldChar w:fldCharType="begin"/>
      </w:r>
      <w:r w:rsidRPr="00336E3A">
        <w:rPr>
          <w:b/>
          <w:bCs/>
          <w:lang w:val="en-US" w:eastAsia="x-none"/>
        </w:rPr>
        <w:instrText xml:space="preserve"> REF _Ref118730192 \h  \* MERGEFORMAT </w:instrText>
      </w:r>
      <w:r w:rsidRPr="00336E3A">
        <w:rPr>
          <w:b/>
          <w:bCs/>
          <w:lang w:val="en-US" w:eastAsia="x-none"/>
        </w:rPr>
      </w:r>
      <w:r w:rsidRPr="00336E3A">
        <w:rPr>
          <w:b/>
          <w:bCs/>
          <w:lang w:val="en-US" w:eastAsia="x-none"/>
        </w:rPr>
        <w:fldChar w:fldCharType="separate"/>
      </w:r>
      <w:r w:rsidRPr="00336E3A">
        <w:rPr>
          <w:b/>
          <w:bCs/>
        </w:rPr>
        <w:t xml:space="preserve">Proposal </w:t>
      </w:r>
      <w:r w:rsidRPr="00336E3A">
        <w:rPr>
          <w:b/>
          <w:bCs/>
          <w:noProof/>
        </w:rPr>
        <w:t>2</w:t>
      </w:r>
      <w:r w:rsidRPr="00336E3A">
        <w:rPr>
          <w:b/>
          <w:bCs/>
        </w:rPr>
        <w:t>: framework of idle/inactive mode RRM requirements for NR-U can be used as starting point to accommodate MUSIM gap cancellation. Take serving cell measurement as an example:</w:t>
      </w:r>
      <w:r w:rsidRPr="00336E3A">
        <w:rPr>
          <w:b/>
          <w:bCs/>
          <w:lang w:val="en-US" w:eastAsia="x-none"/>
        </w:rPr>
        <w:fldChar w:fldCharType="end"/>
      </w:r>
    </w:p>
    <w:p w14:paraId="35FE0A85" w14:textId="04B2C9D3" w:rsidR="004D1500" w:rsidRPr="00334CE7" w:rsidRDefault="00336E3A" w:rsidP="00336E3A">
      <w:pPr>
        <w:jc w:val="center"/>
        <w:rPr>
          <w:b/>
          <w:bCs/>
          <w:lang w:val="en-US" w:eastAsia="x-none"/>
        </w:rPr>
      </w:pPr>
      <w:r>
        <w:rPr>
          <w:noProof/>
          <w:lang w:eastAsia="x-none"/>
        </w:rPr>
        <w:drawing>
          <wp:inline distT="0" distB="0" distL="0" distR="0" wp14:anchorId="59F553AE" wp14:editId="3398249C">
            <wp:extent cx="3267856" cy="1739195"/>
            <wp:effectExtent l="0" t="0" r="0" b="1270"/>
            <wp:docPr id="3" name="Picture 3"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3278476" cy="1744847"/>
                    </a:xfrm>
                    <a:prstGeom prst="rect">
                      <a:avLst/>
                    </a:prstGeom>
                  </pic:spPr>
                </pic:pic>
              </a:graphicData>
            </a:graphic>
          </wp:inline>
        </w:drawing>
      </w:r>
    </w:p>
    <w:p w14:paraId="799B2B66" w14:textId="77777777" w:rsidR="007E192F" w:rsidRPr="008978A4" w:rsidRDefault="007E192F" w:rsidP="00BA387A">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27723525" w14:textId="1DE253EB" w:rsidR="00083AB6" w:rsidRPr="006F6A8D" w:rsidRDefault="006F6A8D" w:rsidP="006F6A8D">
      <w:pPr>
        <w:pStyle w:val="Reference"/>
        <w:keepLines/>
        <w:numPr>
          <w:ilvl w:val="0"/>
          <w:numId w:val="12"/>
        </w:numPr>
        <w:rPr>
          <w:lang w:val="en-CN"/>
        </w:rPr>
      </w:pPr>
      <w:r w:rsidRPr="006F6A8D">
        <w:rPr>
          <w:bCs/>
          <w:lang w:eastAsia="x-none"/>
        </w:rPr>
        <w:t>R4-2217261 WF on RRM requirements for Rel-17 MUSIM gaps</w:t>
      </w:r>
      <w:r>
        <w:rPr>
          <w:lang w:val="en-US"/>
        </w:rPr>
        <w:t>,</w:t>
      </w:r>
      <w:r w:rsidR="009F1C5A">
        <w:rPr>
          <w:lang w:val="en-US"/>
        </w:rPr>
        <w:t xml:space="preserve"> </w:t>
      </w:r>
      <w:r w:rsidR="009601B8">
        <w:rPr>
          <w:lang w:val="en-US"/>
        </w:rPr>
        <w:t>vivo</w:t>
      </w:r>
    </w:p>
    <w:sectPr w:rsidR="00083AB6" w:rsidRPr="006F6A8D"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30215" w14:textId="77777777" w:rsidR="002F2E6A" w:rsidRDefault="002F2E6A">
      <w:pPr>
        <w:spacing w:after="0"/>
      </w:pPr>
      <w:r>
        <w:separator/>
      </w:r>
    </w:p>
  </w:endnote>
  <w:endnote w:type="continuationSeparator" w:id="0">
    <w:p w14:paraId="2377A808" w14:textId="77777777" w:rsidR="002F2E6A" w:rsidRDefault="002F2E6A">
      <w:pPr>
        <w:spacing w:after="0"/>
      </w:pPr>
      <w:r>
        <w:continuationSeparator/>
      </w:r>
    </w:p>
  </w:endnote>
  <w:endnote w:type="continuationNotice" w:id="1">
    <w:p w14:paraId="095236BE" w14:textId="77777777" w:rsidR="002F2E6A" w:rsidRDefault="002F2E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pitch w:val="default"/>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DBA89" w14:textId="77777777" w:rsidR="002F2E6A" w:rsidRDefault="002F2E6A">
      <w:pPr>
        <w:spacing w:after="0"/>
      </w:pPr>
      <w:r>
        <w:separator/>
      </w:r>
    </w:p>
  </w:footnote>
  <w:footnote w:type="continuationSeparator" w:id="0">
    <w:p w14:paraId="225383C0" w14:textId="77777777" w:rsidR="002F2E6A" w:rsidRDefault="002F2E6A">
      <w:pPr>
        <w:spacing w:after="0"/>
      </w:pPr>
      <w:r>
        <w:continuationSeparator/>
      </w:r>
    </w:p>
  </w:footnote>
  <w:footnote w:type="continuationNotice" w:id="1">
    <w:p w14:paraId="79B00F60" w14:textId="77777777" w:rsidR="002F2E6A" w:rsidRDefault="002F2E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073F30"/>
    <w:multiLevelType w:val="multilevel"/>
    <w:tmpl w:val="04073F30"/>
    <w:lvl w:ilvl="0">
      <w:start w:val="1"/>
      <w:numFmt w:val="bullet"/>
      <w:lvlText w:val=""/>
      <w:lvlJc w:val="left"/>
      <w:pPr>
        <w:ind w:left="360" w:hanging="480"/>
      </w:pPr>
      <w:rPr>
        <w:rFonts w:ascii="Symbol" w:hAnsi="Symbol" w:hint="default"/>
      </w:rPr>
    </w:lvl>
    <w:lvl w:ilvl="1">
      <w:start w:val="1"/>
      <w:numFmt w:val="bullet"/>
      <w:lvlText w:val=""/>
      <w:lvlJc w:val="left"/>
      <w:pPr>
        <w:ind w:left="0" w:hanging="480"/>
      </w:pPr>
      <w:rPr>
        <w:rFonts w:ascii="Wingdings" w:hAnsi="Wingdings" w:hint="default"/>
      </w:rPr>
    </w:lvl>
    <w:lvl w:ilvl="2">
      <w:start w:val="1"/>
      <w:numFmt w:val="bullet"/>
      <w:lvlText w:val=""/>
      <w:lvlJc w:val="left"/>
      <w:pPr>
        <w:ind w:left="480" w:hanging="480"/>
      </w:pPr>
      <w:rPr>
        <w:rFonts w:ascii="Wingdings" w:hAnsi="Wingdings" w:hint="default"/>
      </w:rPr>
    </w:lvl>
    <w:lvl w:ilvl="3">
      <w:start w:val="1"/>
      <w:numFmt w:val="bullet"/>
      <w:lvlText w:val=""/>
      <w:lvlJc w:val="left"/>
      <w:pPr>
        <w:ind w:left="960" w:hanging="480"/>
      </w:pPr>
      <w:rPr>
        <w:rFonts w:ascii="Wingdings" w:hAnsi="Wingdings" w:hint="default"/>
      </w:rPr>
    </w:lvl>
    <w:lvl w:ilvl="4">
      <w:start w:val="1"/>
      <w:numFmt w:val="bullet"/>
      <w:lvlText w:val=""/>
      <w:lvlJc w:val="left"/>
      <w:pPr>
        <w:ind w:left="1440" w:hanging="480"/>
      </w:pPr>
      <w:rPr>
        <w:rFonts w:ascii="Wingdings" w:hAnsi="Wingdings" w:hint="default"/>
      </w:rPr>
    </w:lvl>
    <w:lvl w:ilvl="5">
      <w:start w:val="1"/>
      <w:numFmt w:val="bullet"/>
      <w:lvlText w:val=""/>
      <w:lvlJc w:val="left"/>
      <w:pPr>
        <w:ind w:left="1920" w:hanging="480"/>
      </w:pPr>
      <w:rPr>
        <w:rFonts w:ascii="Wingdings" w:hAnsi="Wingdings" w:hint="default"/>
      </w:rPr>
    </w:lvl>
    <w:lvl w:ilvl="6">
      <w:start w:val="1"/>
      <w:numFmt w:val="bullet"/>
      <w:lvlText w:val=""/>
      <w:lvlJc w:val="left"/>
      <w:pPr>
        <w:ind w:left="2400" w:hanging="480"/>
      </w:pPr>
      <w:rPr>
        <w:rFonts w:ascii="Wingdings" w:hAnsi="Wingdings" w:hint="default"/>
      </w:rPr>
    </w:lvl>
    <w:lvl w:ilvl="7">
      <w:start w:val="1"/>
      <w:numFmt w:val="bullet"/>
      <w:lvlText w:val=""/>
      <w:lvlJc w:val="left"/>
      <w:pPr>
        <w:ind w:left="2880" w:hanging="480"/>
      </w:pPr>
      <w:rPr>
        <w:rFonts w:ascii="Wingdings" w:hAnsi="Wingdings" w:hint="default"/>
      </w:rPr>
    </w:lvl>
    <w:lvl w:ilvl="8">
      <w:start w:val="1"/>
      <w:numFmt w:val="bullet"/>
      <w:lvlText w:val=""/>
      <w:lvlJc w:val="left"/>
      <w:pPr>
        <w:ind w:left="3360" w:hanging="480"/>
      </w:pPr>
      <w:rPr>
        <w:rFonts w:ascii="Wingdings" w:hAnsi="Wingdings" w:hint="default"/>
      </w:rPr>
    </w:lvl>
  </w:abstractNum>
  <w:abstractNum w:abstractNumId="3"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EBD09E4"/>
    <w:multiLevelType w:val="multilevel"/>
    <w:tmpl w:val="0EBD09E4"/>
    <w:lvl w:ilvl="0">
      <w:start w:val="2"/>
      <w:numFmt w:val="bullet"/>
      <w:lvlText w:val="-"/>
      <w:lvlJc w:val="left"/>
      <w:pPr>
        <w:ind w:left="1780" w:hanging="360"/>
      </w:pPr>
      <w:rPr>
        <w:rFonts w:ascii="Calibri" w:eastAsia="SimSun" w:hAnsi="Calibri" w:cs="Calibri"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7"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9"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C676427"/>
    <w:multiLevelType w:val="hybridMultilevel"/>
    <w:tmpl w:val="D728B62E"/>
    <w:lvl w:ilvl="0" w:tplc="37369C12">
      <w:start w:val="4"/>
      <w:numFmt w:val="bullet"/>
      <w:lvlText w:val="-"/>
      <w:lvlJc w:val="left"/>
      <w:pPr>
        <w:ind w:left="420" w:hanging="420"/>
      </w:pPr>
      <w:rPr>
        <w:rFonts w:ascii="Yu Gothic" w:eastAsia="Yu Gothic" w:hAnsi="Yu Gothic" w:cs="MS P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3" w15:restartNumberingAfterBreak="0">
    <w:nsid w:val="2DA679BE"/>
    <w:multiLevelType w:val="hybridMultilevel"/>
    <w:tmpl w:val="7E8EA742"/>
    <w:lvl w:ilvl="0" w:tplc="DD56BEB8">
      <w:start w:val="2"/>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6" w15:restartNumberingAfterBreak="0">
    <w:nsid w:val="31E00CA3"/>
    <w:multiLevelType w:val="multilevel"/>
    <w:tmpl w:val="31E00CA3"/>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A21FCE"/>
    <w:multiLevelType w:val="hybridMultilevel"/>
    <w:tmpl w:val="DEEA35D0"/>
    <w:lvl w:ilvl="0" w:tplc="1AE4114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2"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3"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4" w15:restartNumberingAfterBreak="0">
    <w:nsid w:val="4D6E3167"/>
    <w:multiLevelType w:val="multilevel"/>
    <w:tmpl w:val="4D6E3167"/>
    <w:lvl w:ilvl="0">
      <w:start w:val="1"/>
      <w:numFmt w:val="decim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50546626"/>
    <w:multiLevelType w:val="hybridMultilevel"/>
    <w:tmpl w:val="13C4A690"/>
    <w:lvl w:ilvl="0" w:tplc="8C980E04">
      <w:numFmt w:val="bullet"/>
      <w:lvlText w:val="-"/>
      <w:lvlJc w:val="left"/>
      <w:pPr>
        <w:ind w:left="2160" w:hanging="360"/>
      </w:pPr>
      <w:rPr>
        <w:rFonts w:ascii="Times New Roman" w:eastAsia="SimSu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2" w15:restartNumberingAfterBreak="0">
    <w:nsid w:val="6EC24704"/>
    <w:multiLevelType w:val="hybridMultilevel"/>
    <w:tmpl w:val="3ECEC8D6"/>
    <w:lvl w:ilvl="0" w:tplc="343C30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35"/>
  </w:num>
  <w:num w:numId="5" w16cid:durableId="648827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26"/>
  </w:num>
  <w:num w:numId="8" w16cid:durableId="1925916492">
    <w:abstractNumId w:val="36"/>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4"/>
  </w:num>
  <w:num w:numId="10" w16cid:durableId="1145391555">
    <w:abstractNumId w:val="7"/>
  </w:num>
  <w:num w:numId="11" w16cid:durableId="115023289">
    <w:abstractNumId w:val="33"/>
  </w:num>
  <w:num w:numId="12" w16cid:durableId="1175027039">
    <w:abstractNumId w:val="20"/>
  </w:num>
  <w:num w:numId="13" w16cid:durableId="665591870">
    <w:abstractNumId w:val="1"/>
  </w:num>
  <w:num w:numId="14" w16cid:durableId="1820999206">
    <w:abstractNumId w:val="23"/>
  </w:num>
  <w:num w:numId="15" w16cid:durableId="27068971">
    <w:abstractNumId w:val="12"/>
  </w:num>
  <w:num w:numId="16" w16cid:durableId="1673684540">
    <w:abstractNumId w:val="19"/>
  </w:num>
  <w:num w:numId="17" w16cid:durableId="689647860">
    <w:abstractNumId w:val="3"/>
  </w:num>
  <w:num w:numId="18" w16cid:durableId="836766221">
    <w:abstractNumId w:val="8"/>
  </w:num>
  <w:num w:numId="19" w16cid:durableId="2067408291">
    <w:abstractNumId w:val="30"/>
  </w:num>
  <w:num w:numId="20" w16cid:durableId="648173420">
    <w:abstractNumId w:val="21"/>
  </w:num>
  <w:num w:numId="21" w16cid:durableId="268200992">
    <w:abstractNumId w:val="29"/>
  </w:num>
  <w:num w:numId="22" w16cid:durableId="2008240157">
    <w:abstractNumId w:val="13"/>
  </w:num>
  <w:num w:numId="23" w16cid:durableId="1974359316">
    <w:abstractNumId w:val="0"/>
  </w:num>
  <w:num w:numId="24" w16cid:durableId="1197352859">
    <w:abstractNumId w:val="2"/>
  </w:num>
  <w:num w:numId="25" w16cid:durableId="764695651">
    <w:abstractNumId w:val="34"/>
  </w:num>
  <w:num w:numId="26" w16cid:durableId="356850145">
    <w:abstractNumId w:val="11"/>
  </w:num>
  <w:num w:numId="27" w16cid:durableId="327634494">
    <w:abstractNumId w:val="32"/>
  </w:num>
  <w:num w:numId="28" w16cid:durableId="2019194292">
    <w:abstractNumId w:val="34"/>
  </w:num>
  <w:num w:numId="29" w16cid:durableId="1308778015">
    <w:abstractNumId w:val="10"/>
  </w:num>
  <w:num w:numId="30" w16cid:durableId="547033622">
    <w:abstractNumId w:val="18"/>
  </w:num>
  <w:num w:numId="31" w16cid:durableId="339357492">
    <w:abstractNumId w:val="27"/>
  </w:num>
  <w:num w:numId="32" w16cid:durableId="235284307">
    <w:abstractNumId w:val="22"/>
  </w:num>
  <w:num w:numId="33" w16cid:durableId="983386852">
    <w:abstractNumId w:val="25"/>
  </w:num>
  <w:num w:numId="34" w16cid:durableId="1053429537">
    <w:abstractNumId w:val="9"/>
  </w:num>
  <w:num w:numId="35" w16cid:durableId="818424734">
    <w:abstractNumId w:val="17"/>
  </w:num>
  <w:num w:numId="36" w16cid:durableId="17970438">
    <w:abstractNumId w:val="16"/>
  </w:num>
  <w:num w:numId="37" w16cid:durableId="1841306671">
    <w:abstractNumId w:val="5"/>
  </w:num>
  <w:num w:numId="38" w16cid:durableId="1214925616">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8"/>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61F"/>
    <w:rsid w:val="00001BC7"/>
    <w:rsid w:val="00001FF0"/>
    <w:rsid w:val="00002A2C"/>
    <w:rsid w:val="00002B4E"/>
    <w:rsid w:val="00003172"/>
    <w:rsid w:val="00003546"/>
    <w:rsid w:val="000035B2"/>
    <w:rsid w:val="00003B41"/>
    <w:rsid w:val="00004200"/>
    <w:rsid w:val="00004424"/>
    <w:rsid w:val="00004E4F"/>
    <w:rsid w:val="00005225"/>
    <w:rsid w:val="0000608A"/>
    <w:rsid w:val="000060F8"/>
    <w:rsid w:val="0000665E"/>
    <w:rsid w:val="0000684B"/>
    <w:rsid w:val="00006CA1"/>
    <w:rsid w:val="000076E9"/>
    <w:rsid w:val="00007B4C"/>
    <w:rsid w:val="000101E7"/>
    <w:rsid w:val="00011E42"/>
    <w:rsid w:val="00011FF5"/>
    <w:rsid w:val="000136FF"/>
    <w:rsid w:val="00013A17"/>
    <w:rsid w:val="00014365"/>
    <w:rsid w:val="00014F14"/>
    <w:rsid w:val="0001511B"/>
    <w:rsid w:val="00015433"/>
    <w:rsid w:val="00015754"/>
    <w:rsid w:val="00015954"/>
    <w:rsid w:val="0001597B"/>
    <w:rsid w:val="0001661E"/>
    <w:rsid w:val="00016AA3"/>
    <w:rsid w:val="000172F0"/>
    <w:rsid w:val="0001768D"/>
    <w:rsid w:val="000176F5"/>
    <w:rsid w:val="0002039F"/>
    <w:rsid w:val="00020519"/>
    <w:rsid w:val="0002052C"/>
    <w:rsid w:val="00020A29"/>
    <w:rsid w:val="00021743"/>
    <w:rsid w:val="00021C0B"/>
    <w:rsid w:val="00021CAE"/>
    <w:rsid w:val="00021F19"/>
    <w:rsid w:val="000224EE"/>
    <w:rsid w:val="00022F07"/>
    <w:rsid w:val="00022F90"/>
    <w:rsid w:val="00023262"/>
    <w:rsid w:val="0002357C"/>
    <w:rsid w:val="00023DA9"/>
    <w:rsid w:val="00024166"/>
    <w:rsid w:val="00024386"/>
    <w:rsid w:val="000243FC"/>
    <w:rsid w:val="00024952"/>
    <w:rsid w:val="00024A9F"/>
    <w:rsid w:val="00024B6C"/>
    <w:rsid w:val="000253D8"/>
    <w:rsid w:val="000255E6"/>
    <w:rsid w:val="000259ED"/>
    <w:rsid w:val="000268B8"/>
    <w:rsid w:val="00026ED2"/>
    <w:rsid w:val="00026F21"/>
    <w:rsid w:val="00027BA2"/>
    <w:rsid w:val="00027CB7"/>
    <w:rsid w:val="00027F98"/>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B92"/>
    <w:rsid w:val="00041D90"/>
    <w:rsid w:val="0004209F"/>
    <w:rsid w:val="00042374"/>
    <w:rsid w:val="0004301E"/>
    <w:rsid w:val="00043024"/>
    <w:rsid w:val="00043F26"/>
    <w:rsid w:val="00044B4C"/>
    <w:rsid w:val="00044D9A"/>
    <w:rsid w:val="000459BE"/>
    <w:rsid w:val="00045C28"/>
    <w:rsid w:val="00045E08"/>
    <w:rsid w:val="00046F38"/>
    <w:rsid w:val="0004771E"/>
    <w:rsid w:val="00047ADD"/>
    <w:rsid w:val="00050545"/>
    <w:rsid w:val="00050957"/>
    <w:rsid w:val="00051788"/>
    <w:rsid w:val="000517A9"/>
    <w:rsid w:val="00051C39"/>
    <w:rsid w:val="000523C0"/>
    <w:rsid w:val="000527A5"/>
    <w:rsid w:val="000531E5"/>
    <w:rsid w:val="00053372"/>
    <w:rsid w:val="00053B21"/>
    <w:rsid w:val="000544C0"/>
    <w:rsid w:val="000549FC"/>
    <w:rsid w:val="00054A94"/>
    <w:rsid w:val="00054BC2"/>
    <w:rsid w:val="000554E5"/>
    <w:rsid w:val="000554F4"/>
    <w:rsid w:val="00055BBA"/>
    <w:rsid w:val="0005634C"/>
    <w:rsid w:val="00056997"/>
    <w:rsid w:val="00056D35"/>
    <w:rsid w:val="00056E8E"/>
    <w:rsid w:val="00056EDD"/>
    <w:rsid w:val="0005737D"/>
    <w:rsid w:val="000578FA"/>
    <w:rsid w:val="00057A26"/>
    <w:rsid w:val="00057CCD"/>
    <w:rsid w:val="00057DED"/>
    <w:rsid w:val="00060368"/>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0ECF"/>
    <w:rsid w:val="00071EB5"/>
    <w:rsid w:val="000721FE"/>
    <w:rsid w:val="0007333C"/>
    <w:rsid w:val="0007352C"/>
    <w:rsid w:val="000740FD"/>
    <w:rsid w:val="0007424B"/>
    <w:rsid w:val="0007431A"/>
    <w:rsid w:val="00074377"/>
    <w:rsid w:val="000743EA"/>
    <w:rsid w:val="00074632"/>
    <w:rsid w:val="000750E8"/>
    <w:rsid w:val="00075BC2"/>
    <w:rsid w:val="00075EEB"/>
    <w:rsid w:val="000766E8"/>
    <w:rsid w:val="00076F5C"/>
    <w:rsid w:val="0007719F"/>
    <w:rsid w:val="00077C54"/>
    <w:rsid w:val="00077D4A"/>
    <w:rsid w:val="0008005D"/>
    <w:rsid w:val="000800DC"/>
    <w:rsid w:val="000808D2"/>
    <w:rsid w:val="00080AEC"/>
    <w:rsid w:val="00080CB3"/>
    <w:rsid w:val="00080CD6"/>
    <w:rsid w:val="00081275"/>
    <w:rsid w:val="00081E65"/>
    <w:rsid w:val="00082038"/>
    <w:rsid w:val="000828DD"/>
    <w:rsid w:val="00082D9A"/>
    <w:rsid w:val="00083194"/>
    <w:rsid w:val="00083331"/>
    <w:rsid w:val="00083811"/>
    <w:rsid w:val="00083AB6"/>
    <w:rsid w:val="00083C45"/>
    <w:rsid w:val="00084645"/>
    <w:rsid w:val="000851B5"/>
    <w:rsid w:val="0008566E"/>
    <w:rsid w:val="000858A1"/>
    <w:rsid w:val="000864C9"/>
    <w:rsid w:val="0008684A"/>
    <w:rsid w:val="00086EB0"/>
    <w:rsid w:val="00087799"/>
    <w:rsid w:val="00087E63"/>
    <w:rsid w:val="000906ED"/>
    <w:rsid w:val="000908F0"/>
    <w:rsid w:val="00090EB1"/>
    <w:rsid w:val="00091301"/>
    <w:rsid w:val="00091476"/>
    <w:rsid w:val="0009154D"/>
    <w:rsid w:val="00091C34"/>
    <w:rsid w:val="00091DC7"/>
    <w:rsid w:val="00091F38"/>
    <w:rsid w:val="00091FD2"/>
    <w:rsid w:val="0009326E"/>
    <w:rsid w:val="0009336F"/>
    <w:rsid w:val="000936F5"/>
    <w:rsid w:val="00093FD9"/>
    <w:rsid w:val="0009421E"/>
    <w:rsid w:val="00094B75"/>
    <w:rsid w:val="00094D01"/>
    <w:rsid w:val="00095687"/>
    <w:rsid w:val="000962AD"/>
    <w:rsid w:val="00096445"/>
    <w:rsid w:val="000966B6"/>
    <w:rsid w:val="00097215"/>
    <w:rsid w:val="00097274"/>
    <w:rsid w:val="00097B45"/>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75"/>
    <w:rsid w:val="000A67D0"/>
    <w:rsid w:val="000A7269"/>
    <w:rsid w:val="000A744B"/>
    <w:rsid w:val="000A7CED"/>
    <w:rsid w:val="000B0DB4"/>
    <w:rsid w:val="000B1305"/>
    <w:rsid w:val="000B13F2"/>
    <w:rsid w:val="000B19D0"/>
    <w:rsid w:val="000B1BD8"/>
    <w:rsid w:val="000B2EFB"/>
    <w:rsid w:val="000B30E0"/>
    <w:rsid w:val="000B3A01"/>
    <w:rsid w:val="000B4334"/>
    <w:rsid w:val="000B4A7F"/>
    <w:rsid w:val="000B4BCC"/>
    <w:rsid w:val="000B51EE"/>
    <w:rsid w:val="000B557C"/>
    <w:rsid w:val="000B5E5E"/>
    <w:rsid w:val="000B6619"/>
    <w:rsid w:val="000B69B8"/>
    <w:rsid w:val="000B7388"/>
    <w:rsid w:val="000B76DA"/>
    <w:rsid w:val="000B777F"/>
    <w:rsid w:val="000B7D19"/>
    <w:rsid w:val="000B7DAD"/>
    <w:rsid w:val="000C02F0"/>
    <w:rsid w:val="000C0330"/>
    <w:rsid w:val="000C08AB"/>
    <w:rsid w:val="000C127F"/>
    <w:rsid w:val="000C1921"/>
    <w:rsid w:val="000C1C48"/>
    <w:rsid w:val="000C1E76"/>
    <w:rsid w:val="000C23F7"/>
    <w:rsid w:val="000C4BE8"/>
    <w:rsid w:val="000C4F72"/>
    <w:rsid w:val="000C51C6"/>
    <w:rsid w:val="000C51EA"/>
    <w:rsid w:val="000C598B"/>
    <w:rsid w:val="000C5BE0"/>
    <w:rsid w:val="000C6B99"/>
    <w:rsid w:val="000C74B4"/>
    <w:rsid w:val="000C7506"/>
    <w:rsid w:val="000D050B"/>
    <w:rsid w:val="000D3027"/>
    <w:rsid w:val="000D3BE4"/>
    <w:rsid w:val="000D45C9"/>
    <w:rsid w:val="000D471A"/>
    <w:rsid w:val="000D5092"/>
    <w:rsid w:val="000D517E"/>
    <w:rsid w:val="000D5C69"/>
    <w:rsid w:val="000D5DC6"/>
    <w:rsid w:val="000D6230"/>
    <w:rsid w:val="000D6AA9"/>
    <w:rsid w:val="000D6E60"/>
    <w:rsid w:val="000D6F3F"/>
    <w:rsid w:val="000D7462"/>
    <w:rsid w:val="000D7973"/>
    <w:rsid w:val="000E03A9"/>
    <w:rsid w:val="000E0452"/>
    <w:rsid w:val="000E0751"/>
    <w:rsid w:val="000E0994"/>
    <w:rsid w:val="000E0E64"/>
    <w:rsid w:val="000E145A"/>
    <w:rsid w:val="000E19A7"/>
    <w:rsid w:val="000E1B80"/>
    <w:rsid w:val="000E20E7"/>
    <w:rsid w:val="000E25DE"/>
    <w:rsid w:val="000E2726"/>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02A"/>
    <w:rsid w:val="00102195"/>
    <w:rsid w:val="00102C01"/>
    <w:rsid w:val="0010478B"/>
    <w:rsid w:val="00104EFB"/>
    <w:rsid w:val="00105280"/>
    <w:rsid w:val="00105513"/>
    <w:rsid w:val="00105CD5"/>
    <w:rsid w:val="00106747"/>
    <w:rsid w:val="00106D28"/>
    <w:rsid w:val="00106FFC"/>
    <w:rsid w:val="001076A9"/>
    <w:rsid w:val="00107F9C"/>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3EE7"/>
    <w:rsid w:val="0011440C"/>
    <w:rsid w:val="001151B7"/>
    <w:rsid w:val="001160E6"/>
    <w:rsid w:val="001163EF"/>
    <w:rsid w:val="00116BF5"/>
    <w:rsid w:val="0011730E"/>
    <w:rsid w:val="00117AAE"/>
    <w:rsid w:val="00120711"/>
    <w:rsid w:val="00120DB2"/>
    <w:rsid w:val="00120F27"/>
    <w:rsid w:val="0012101B"/>
    <w:rsid w:val="001211D3"/>
    <w:rsid w:val="00121744"/>
    <w:rsid w:val="001218ED"/>
    <w:rsid w:val="00121E98"/>
    <w:rsid w:val="00121FA6"/>
    <w:rsid w:val="001222C1"/>
    <w:rsid w:val="00122591"/>
    <w:rsid w:val="00122A8D"/>
    <w:rsid w:val="00122F78"/>
    <w:rsid w:val="001235CB"/>
    <w:rsid w:val="0012453E"/>
    <w:rsid w:val="001249CF"/>
    <w:rsid w:val="00125407"/>
    <w:rsid w:val="00125567"/>
    <w:rsid w:val="00125B9F"/>
    <w:rsid w:val="0012612B"/>
    <w:rsid w:val="001261F1"/>
    <w:rsid w:val="001264B1"/>
    <w:rsid w:val="001265AC"/>
    <w:rsid w:val="00126A2A"/>
    <w:rsid w:val="00126AA3"/>
    <w:rsid w:val="00127061"/>
    <w:rsid w:val="00130D83"/>
    <w:rsid w:val="00131FC6"/>
    <w:rsid w:val="0013214D"/>
    <w:rsid w:val="001325E9"/>
    <w:rsid w:val="00132EBF"/>
    <w:rsid w:val="00132F37"/>
    <w:rsid w:val="001330B4"/>
    <w:rsid w:val="00133A0A"/>
    <w:rsid w:val="001343B1"/>
    <w:rsid w:val="001346E3"/>
    <w:rsid w:val="00134810"/>
    <w:rsid w:val="001352B6"/>
    <w:rsid w:val="001354D3"/>
    <w:rsid w:val="00135694"/>
    <w:rsid w:val="00136107"/>
    <w:rsid w:val="00136139"/>
    <w:rsid w:val="00137085"/>
    <w:rsid w:val="001378DE"/>
    <w:rsid w:val="00137A3D"/>
    <w:rsid w:val="00137C82"/>
    <w:rsid w:val="001400B0"/>
    <w:rsid w:val="0014091A"/>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445"/>
    <w:rsid w:val="00147C1E"/>
    <w:rsid w:val="00147F93"/>
    <w:rsid w:val="00150143"/>
    <w:rsid w:val="001503B6"/>
    <w:rsid w:val="0015046D"/>
    <w:rsid w:val="001509D8"/>
    <w:rsid w:val="0015142D"/>
    <w:rsid w:val="001517B5"/>
    <w:rsid w:val="00151A22"/>
    <w:rsid w:val="00151C6B"/>
    <w:rsid w:val="001520C5"/>
    <w:rsid w:val="00152426"/>
    <w:rsid w:val="001532F8"/>
    <w:rsid w:val="0015382B"/>
    <w:rsid w:val="0015416A"/>
    <w:rsid w:val="00154365"/>
    <w:rsid w:val="001543DB"/>
    <w:rsid w:val="001544DD"/>
    <w:rsid w:val="00155751"/>
    <w:rsid w:val="00155C8A"/>
    <w:rsid w:val="00155D51"/>
    <w:rsid w:val="00156E00"/>
    <w:rsid w:val="0015749B"/>
    <w:rsid w:val="0016034B"/>
    <w:rsid w:val="00161C57"/>
    <w:rsid w:val="001623E4"/>
    <w:rsid w:val="001629DA"/>
    <w:rsid w:val="00163184"/>
    <w:rsid w:val="00163FF3"/>
    <w:rsid w:val="001642E3"/>
    <w:rsid w:val="001643A5"/>
    <w:rsid w:val="001643D5"/>
    <w:rsid w:val="001650A1"/>
    <w:rsid w:val="001662C9"/>
    <w:rsid w:val="00166369"/>
    <w:rsid w:val="00166B14"/>
    <w:rsid w:val="0016767B"/>
    <w:rsid w:val="001676FB"/>
    <w:rsid w:val="00167741"/>
    <w:rsid w:val="00167810"/>
    <w:rsid w:val="001679A5"/>
    <w:rsid w:val="00167A14"/>
    <w:rsid w:val="00167F60"/>
    <w:rsid w:val="00170779"/>
    <w:rsid w:val="001709B4"/>
    <w:rsid w:val="00170FBC"/>
    <w:rsid w:val="00171290"/>
    <w:rsid w:val="00171398"/>
    <w:rsid w:val="001714B6"/>
    <w:rsid w:val="00171707"/>
    <w:rsid w:val="00171A8F"/>
    <w:rsid w:val="00171CD9"/>
    <w:rsid w:val="001725B6"/>
    <w:rsid w:val="00172A98"/>
    <w:rsid w:val="00172D27"/>
    <w:rsid w:val="00172DC7"/>
    <w:rsid w:val="001731CF"/>
    <w:rsid w:val="001735FF"/>
    <w:rsid w:val="00173BD7"/>
    <w:rsid w:val="001753FA"/>
    <w:rsid w:val="0017552B"/>
    <w:rsid w:val="0017594F"/>
    <w:rsid w:val="001759D9"/>
    <w:rsid w:val="00175AB3"/>
    <w:rsid w:val="00175D68"/>
    <w:rsid w:val="001760A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06C8"/>
    <w:rsid w:val="001918DB"/>
    <w:rsid w:val="00191ACD"/>
    <w:rsid w:val="001920C9"/>
    <w:rsid w:val="00192258"/>
    <w:rsid w:val="00193374"/>
    <w:rsid w:val="0019373E"/>
    <w:rsid w:val="001939E6"/>
    <w:rsid w:val="00193B86"/>
    <w:rsid w:val="00194684"/>
    <w:rsid w:val="00194909"/>
    <w:rsid w:val="00194C27"/>
    <w:rsid w:val="0019642F"/>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1E5F"/>
    <w:rsid w:val="001A2C1A"/>
    <w:rsid w:val="001A2DA5"/>
    <w:rsid w:val="001A31AA"/>
    <w:rsid w:val="001A31D4"/>
    <w:rsid w:val="001A37C3"/>
    <w:rsid w:val="001A45C5"/>
    <w:rsid w:val="001A47EE"/>
    <w:rsid w:val="001A4905"/>
    <w:rsid w:val="001A4C19"/>
    <w:rsid w:val="001A50EA"/>
    <w:rsid w:val="001A5127"/>
    <w:rsid w:val="001A53B3"/>
    <w:rsid w:val="001A5778"/>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4AB7"/>
    <w:rsid w:val="001B50A5"/>
    <w:rsid w:val="001B5823"/>
    <w:rsid w:val="001B5E65"/>
    <w:rsid w:val="001B6746"/>
    <w:rsid w:val="001B7401"/>
    <w:rsid w:val="001B7745"/>
    <w:rsid w:val="001C054F"/>
    <w:rsid w:val="001C0CDA"/>
    <w:rsid w:val="001C186D"/>
    <w:rsid w:val="001C193A"/>
    <w:rsid w:val="001C28C0"/>
    <w:rsid w:val="001C3104"/>
    <w:rsid w:val="001C37BA"/>
    <w:rsid w:val="001C4B85"/>
    <w:rsid w:val="001C5179"/>
    <w:rsid w:val="001C51A1"/>
    <w:rsid w:val="001C57E6"/>
    <w:rsid w:val="001C5B8F"/>
    <w:rsid w:val="001C6638"/>
    <w:rsid w:val="001C79BE"/>
    <w:rsid w:val="001D0CE5"/>
    <w:rsid w:val="001D0D3C"/>
    <w:rsid w:val="001D0DC4"/>
    <w:rsid w:val="001D15EE"/>
    <w:rsid w:val="001D1853"/>
    <w:rsid w:val="001D1C69"/>
    <w:rsid w:val="001D1F61"/>
    <w:rsid w:val="001D3529"/>
    <w:rsid w:val="001D36A0"/>
    <w:rsid w:val="001D386B"/>
    <w:rsid w:val="001D5057"/>
    <w:rsid w:val="001D54B0"/>
    <w:rsid w:val="001D5DEE"/>
    <w:rsid w:val="001D6D1A"/>
    <w:rsid w:val="001D6E9F"/>
    <w:rsid w:val="001D6F61"/>
    <w:rsid w:val="001D714B"/>
    <w:rsid w:val="001D71A8"/>
    <w:rsid w:val="001D74F3"/>
    <w:rsid w:val="001D788A"/>
    <w:rsid w:val="001D799B"/>
    <w:rsid w:val="001D7AF6"/>
    <w:rsid w:val="001D7CC1"/>
    <w:rsid w:val="001E0341"/>
    <w:rsid w:val="001E03E0"/>
    <w:rsid w:val="001E0729"/>
    <w:rsid w:val="001E0A5D"/>
    <w:rsid w:val="001E0BF5"/>
    <w:rsid w:val="001E112D"/>
    <w:rsid w:val="001E138E"/>
    <w:rsid w:val="001E154B"/>
    <w:rsid w:val="001E1743"/>
    <w:rsid w:val="001E192F"/>
    <w:rsid w:val="001E1F4D"/>
    <w:rsid w:val="001E2D80"/>
    <w:rsid w:val="001E3EC1"/>
    <w:rsid w:val="001E45F1"/>
    <w:rsid w:val="001E598E"/>
    <w:rsid w:val="001E5A81"/>
    <w:rsid w:val="001E6177"/>
    <w:rsid w:val="001E62B5"/>
    <w:rsid w:val="001E643B"/>
    <w:rsid w:val="001E69EF"/>
    <w:rsid w:val="001E6CAF"/>
    <w:rsid w:val="001E7331"/>
    <w:rsid w:val="001E7419"/>
    <w:rsid w:val="001E7C2D"/>
    <w:rsid w:val="001E7E0F"/>
    <w:rsid w:val="001F076A"/>
    <w:rsid w:val="001F0A60"/>
    <w:rsid w:val="001F0BAC"/>
    <w:rsid w:val="001F179C"/>
    <w:rsid w:val="001F261C"/>
    <w:rsid w:val="001F373C"/>
    <w:rsid w:val="001F44BF"/>
    <w:rsid w:val="001F4506"/>
    <w:rsid w:val="001F479A"/>
    <w:rsid w:val="001F4D30"/>
    <w:rsid w:val="001F517C"/>
    <w:rsid w:val="001F56AD"/>
    <w:rsid w:val="001F59EF"/>
    <w:rsid w:val="001F715B"/>
    <w:rsid w:val="00201588"/>
    <w:rsid w:val="002018D3"/>
    <w:rsid w:val="00201E08"/>
    <w:rsid w:val="00201EF2"/>
    <w:rsid w:val="0020274C"/>
    <w:rsid w:val="00202ADF"/>
    <w:rsid w:val="0020359D"/>
    <w:rsid w:val="0020371B"/>
    <w:rsid w:val="00203C24"/>
    <w:rsid w:val="00203FA0"/>
    <w:rsid w:val="00203FC0"/>
    <w:rsid w:val="0020425C"/>
    <w:rsid w:val="0020474B"/>
    <w:rsid w:val="00204FAE"/>
    <w:rsid w:val="00205952"/>
    <w:rsid w:val="00205CC9"/>
    <w:rsid w:val="00205E99"/>
    <w:rsid w:val="00206DEC"/>
    <w:rsid w:val="0020715F"/>
    <w:rsid w:val="002103B3"/>
    <w:rsid w:val="002104DB"/>
    <w:rsid w:val="00210573"/>
    <w:rsid w:val="00210DE4"/>
    <w:rsid w:val="002111B2"/>
    <w:rsid w:val="0021192D"/>
    <w:rsid w:val="00211CAA"/>
    <w:rsid w:val="00211F74"/>
    <w:rsid w:val="00212569"/>
    <w:rsid w:val="00212570"/>
    <w:rsid w:val="00212B35"/>
    <w:rsid w:val="00214320"/>
    <w:rsid w:val="002146DE"/>
    <w:rsid w:val="00214D4F"/>
    <w:rsid w:val="00214F3D"/>
    <w:rsid w:val="00215001"/>
    <w:rsid w:val="00215848"/>
    <w:rsid w:val="00216488"/>
    <w:rsid w:val="002171BB"/>
    <w:rsid w:val="002173D9"/>
    <w:rsid w:val="00220267"/>
    <w:rsid w:val="0022097B"/>
    <w:rsid w:val="00220C1A"/>
    <w:rsid w:val="0022131E"/>
    <w:rsid w:val="002214D6"/>
    <w:rsid w:val="00221ED4"/>
    <w:rsid w:val="00222631"/>
    <w:rsid w:val="002228D1"/>
    <w:rsid w:val="002230EB"/>
    <w:rsid w:val="002235E7"/>
    <w:rsid w:val="00223976"/>
    <w:rsid w:val="00223E14"/>
    <w:rsid w:val="002243DF"/>
    <w:rsid w:val="0022506B"/>
    <w:rsid w:val="00226529"/>
    <w:rsid w:val="0022679A"/>
    <w:rsid w:val="00226CE0"/>
    <w:rsid w:val="00226D25"/>
    <w:rsid w:val="00226FC2"/>
    <w:rsid w:val="00227881"/>
    <w:rsid w:val="00227B2B"/>
    <w:rsid w:val="00227E27"/>
    <w:rsid w:val="00227FE1"/>
    <w:rsid w:val="00230324"/>
    <w:rsid w:val="00230984"/>
    <w:rsid w:val="00230BCB"/>
    <w:rsid w:val="00231840"/>
    <w:rsid w:val="00231F46"/>
    <w:rsid w:val="002332D6"/>
    <w:rsid w:val="002336D2"/>
    <w:rsid w:val="00233760"/>
    <w:rsid w:val="00233F81"/>
    <w:rsid w:val="0023415B"/>
    <w:rsid w:val="002343FF"/>
    <w:rsid w:val="0023448F"/>
    <w:rsid w:val="00236349"/>
    <w:rsid w:val="00236B44"/>
    <w:rsid w:val="002379CE"/>
    <w:rsid w:val="00237B29"/>
    <w:rsid w:val="00237CD3"/>
    <w:rsid w:val="00237F96"/>
    <w:rsid w:val="002408BE"/>
    <w:rsid w:val="00240F39"/>
    <w:rsid w:val="002410A7"/>
    <w:rsid w:val="00241281"/>
    <w:rsid w:val="002421A4"/>
    <w:rsid w:val="002428B5"/>
    <w:rsid w:val="00242B77"/>
    <w:rsid w:val="00243013"/>
    <w:rsid w:val="0024363C"/>
    <w:rsid w:val="00243BE8"/>
    <w:rsid w:val="00245461"/>
    <w:rsid w:val="00245B24"/>
    <w:rsid w:val="00245CB1"/>
    <w:rsid w:val="00246B61"/>
    <w:rsid w:val="00246DCF"/>
    <w:rsid w:val="00247919"/>
    <w:rsid w:val="00247AF0"/>
    <w:rsid w:val="002500FA"/>
    <w:rsid w:val="00250218"/>
    <w:rsid w:val="00250262"/>
    <w:rsid w:val="002509D0"/>
    <w:rsid w:val="00251553"/>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57DFA"/>
    <w:rsid w:val="0026077C"/>
    <w:rsid w:val="0026138A"/>
    <w:rsid w:val="0026139C"/>
    <w:rsid w:val="00261583"/>
    <w:rsid w:val="00261BB3"/>
    <w:rsid w:val="00261E2B"/>
    <w:rsid w:val="00262018"/>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774"/>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6738"/>
    <w:rsid w:val="00287178"/>
    <w:rsid w:val="002876B9"/>
    <w:rsid w:val="0028784E"/>
    <w:rsid w:val="00290927"/>
    <w:rsid w:val="00290F5B"/>
    <w:rsid w:val="0029155B"/>
    <w:rsid w:val="00291C33"/>
    <w:rsid w:val="00292869"/>
    <w:rsid w:val="002930F1"/>
    <w:rsid w:val="002932DC"/>
    <w:rsid w:val="0029373A"/>
    <w:rsid w:val="00293B1A"/>
    <w:rsid w:val="002941B3"/>
    <w:rsid w:val="00294496"/>
    <w:rsid w:val="002954CC"/>
    <w:rsid w:val="00296D99"/>
    <w:rsid w:val="002970B0"/>
    <w:rsid w:val="0029720E"/>
    <w:rsid w:val="002976F9"/>
    <w:rsid w:val="002A0101"/>
    <w:rsid w:val="002A0C6A"/>
    <w:rsid w:val="002A10E3"/>
    <w:rsid w:val="002A13BC"/>
    <w:rsid w:val="002A1469"/>
    <w:rsid w:val="002A1601"/>
    <w:rsid w:val="002A1CF7"/>
    <w:rsid w:val="002A1F2B"/>
    <w:rsid w:val="002A2F03"/>
    <w:rsid w:val="002A3031"/>
    <w:rsid w:val="002A3161"/>
    <w:rsid w:val="002A352B"/>
    <w:rsid w:val="002A37EC"/>
    <w:rsid w:val="002A42F8"/>
    <w:rsid w:val="002A4D31"/>
    <w:rsid w:val="002A4D51"/>
    <w:rsid w:val="002A4EB3"/>
    <w:rsid w:val="002A5482"/>
    <w:rsid w:val="002A5B38"/>
    <w:rsid w:val="002A668B"/>
    <w:rsid w:val="002A7EC7"/>
    <w:rsid w:val="002B05CE"/>
    <w:rsid w:val="002B0A1B"/>
    <w:rsid w:val="002B15A0"/>
    <w:rsid w:val="002B3BDA"/>
    <w:rsid w:val="002B4B48"/>
    <w:rsid w:val="002B5728"/>
    <w:rsid w:val="002B5B5D"/>
    <w:rsid w:val="002B5FE7"/>
    <w:rsid w:val="002B607F"/>
    <w:rsid w:val="002B719A"/>
    <w:rsid w:val="002C0629"/>
    <w:rsid w:val="002C0884"/>
    <w:rsid w:val="002C0C01"/>
    <w:rsid w:val="002C10A6"/>
    <w:rsid w:val="002C1573"/>
    <w:rsid w:val="002C1CDD"/>
    <w:rsid w:val="002C1D3E"/>
    <w:rsid w:val="002C1DE0"/>
    <w:rsid w:val="002C1F9E"/>
    <w:rsid w:val="002C22E6"/>
    <w:rsid w:val="002C24E2"/>
    <w:rsid w:val="002C25CA"/>
    <w:rsid w:val="002C2A85"/>
    <w:rsid w:val="002C2F9F"/>
    <w:rsid w:val="002C394F"/>
    <w:rsid w:val="002C3DB7"/>
    <w:rsid w:val="002C416C"/>
    <w:rsid w:val="002C430D"/>
    <w:rsid w:val="002C4722"/>
    <w:rsid w:val="002C4799"/>
    <w:rsid w:val="002C48C9"/>
    <w:rsid w:val="002C573C"/>
    <w:rsid w:val="002C5867"/>
    <w:rsid w:val="002C5A55"/>
    <w:rsid w:val="002C5FD5"/>
    <w:rsid w:val="002C60BA"/>
    <w:rsid w:val="002C670E"/>
    <w:rsid w:val="002C6882"/>
    <w:rsid w:val="002C79B9"/>
    <w:rsid w:val="002D1257"/>
    <w:rsid w:val="002D16B0"/>
    <w:rsid w:val="002D1B35"/>
    <w:rsid w:val="002D1B4F"/>
    <w:rsid w:val="002D1BE2"/>
    <w:rsid w:val="002D311B"/>
    <w:rsid w:val="002D3A6D"/>
    <w:rsid w:val="002D3DB0"/>
    <w:rsid w:val="002D3EAD"/>
    <w:rsid w:val="002D3F24"/>
    <w:rsid w:val="002D4269"/>
    <w:rsid w:val="002D4588"/>
    <w:rsid w:val="002D462A"/>
    <w:rsid w:val="002D46C6"/>
    <w:rsid w:val="002D5286"/>
    <w:rsid w:val="002D54E4"/>
    <w:rsid w:val="002D5FEC"/>
    <w:rsid w:val="002D621A"/>
    <w:rsid w:val="002D6394"/>
    <w:rsid w:val="002D64CA"/>
    <w:rsid w:val="002D6683"/>
    <w:rsid w:val="002D6A82"/>
    <w:rsid w:val="002D797D"/>
    <w:rsid w:val="002E01CC"/>
    <w:rsid w:val="002E0919"/>
    <w:rsid w:val="002E232B"/>
    <w:rsid w:val="002E3316"/>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31D"/>
    <w:rsid w:val="002F1C0E"/>
    <w:rsid w:val="002F2AF3"/>
    <w:rsid w:val="002F2E6A"/>
    <w:rsid w:val="002F33B8"/>
    <w:rsid w:val="002F38BB"/>
    <w:rsid w:val="002F3E1D"/>
    <w:rsid w:val="002F464C"/>
    <w:rsid w:val="002F4A2F"/>
    <w:rsid w:val="002F4C54"/>
    <w:rsid w:val="002F4D1D"/>
    <w:rsid w:val="002F4D5D"/>
    <w:rsid w:val="002F503A"/>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4C2"/>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2E3"/>
    <w:rsid w:val="00312502"/>
    <w:rsid w:val="0031288E"/>
    <w:rsid w:val="0031294F"/>
    <w:rsid w:val="00312951"/>
    <w:rsid w:val="00312B9A"/>
    <w:rsid w:val="00312E4C"/>
    <w:rsid w:val="00312F60"/>
    <w:rsid w:val="003136E0"/>
    <w:rsid w:val="0031445D"/>
    <w:rsid w:val="003149AA"/>
    <w:rsid w:val="00315700"/>
    <w:rsid w:val="003159F3"/>
    <w:rsid w:val="0031601B"/>
    <w:rsid w:val="003162C4"/>
    <w:rsid w:val="00316785"/>
    <w:rsid w:val="00316F58"/>
    <w:rsid w:val="00317BC9"/>
    <w:rsid w:val="00317D15"/>
    <w:rsid w:val="00317D40"/>
    <w:rsid w:val="00320051"/>
    <w:rsid w:val="0032065D"/>
    <w:rsid w:val="0032082B"/>
    <w:rsid w:val="00320AAD"/>
    <w:rsid w:val="00320D1D"/>
    <w:rsid w:val="00320D6F"/>
    <w:rsid w:val="00320F08"/>
    <w:rsid w:val="00321818"/>
    <w:rsid w:val="00321880"/>
    <w:rsid w:val="00321B9C"/>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307"/>
    <w:rsid w:val="003274EC"/>
    <w:rsid w:val="00330749"/>
    <w:rsid w:val="0033083F"/>
    <w:rsid w:val="00331EDB"/>
    <w:rsid w:val="0033270C"/>
    <w:rsid w:val="003327EC"/>
    <w:rsid w:val="0033291A"/>
    <w:rsid w:val="00332A60"/>
    <w:rsid w:val="00333158"/>
    <w:rsid w:val="0033334F"/>
    <w:rsid w:val="003333D3"/>
    <w:rsid w:val="00333A4C"/>
    <w:rsid w:val="0033486B"/>
    <w:rsid w:val="003349B3"/>
    <w:rsid w:val="00334A27"/>
    <w:rsid w:val="00334CE7"/>
    <w:rsid w:val="00335626"/>
    <w:rsid w:val="003357DC"/>
    <w:rsid w:val="00335B5C"/>
    <w:rsid w:val="00336E3A"/>
    <w:rsid w:val="00337C0E"/>
    <w:rsid w:val="00340680"/>
    <w:rsid w:val="003406C8"/>
    <w:rsid w:val="00340C1B"/>
    <w:rsid w:val="00340D08"/>
    <w:rsid w:val="0034111B"/>
    <w:rsid w:val="0034137B"/>
    <w:rsid w:val="00341634"/>
    <w:rsid w:val="00341905"/>
    <w:rsid w:val="00341E35"/>
    <w:rsid w:val="0034219A"/>
    <w:rsid w:val="00342ACA"/>
    <w:rsid w:val="00342FE4"/>
    <w:rsid w:val="0034362E"/>
    <w:rsid w:val="00343981"/>
    <w:rsid w:val="003440A3"/>
    <w:rsid w:val="003445CF"/>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5BFF"/>
    <w:rsid w:val="00356DED"/>
    <w:rsid w:val="00356F00"/>
    <w:rsid w:val="00356FD9"/>
    <w:rsid w:val="003577EA"/>
    <w:rsid w:val="00360017"/>
    <w:rsid w:val="00360436"/>
    <w:rsid w:val="00360A68"/>
    <w:rsid w:val="00360F8E"/>
    <w:rsid w:val="00361092"/>
    <w:rsid w:val="00362933"/>
    <w:rsid w:val="00362BA6"/>
    <w:rsid w:val="00362E22"/>
    <w:rsid w:val="00363F46"/>
    <w:rsid w:val="003640D5"/>
    <w:rsid w:val="00364101"/>
    <w:rsid w:val="00364668"/>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576"/>
    <w:rsid w:val="00371B6C"/>
    <w:rsid w:val="0037281B"/>
    <w:rsid w:val="00373385"/>
    <w:rsid w:val="003738E7"/>
    <w:rsid w:val="00373EA5"/>
    <w:rsid w:val="0037434B"/>
    <w:rsid w:val="003744F0"/>
    <w:rsid w:val="003745ED"/>
    <w:rsid w:val="00374ADA"/>
    <w:rsid w:val="003753CA"/>
    <w:rsid w:val="003765AB"/>
    <w:rsid w:val="0037691B"/>
    <w:rsid w:val="00376F53"/>
    <w:rsid w:val="003773C0"/>
    <w:rsid w:val="0037756C"/>
    <w:rsid w:val="00377C2A"/>
    <w:rsid w:val="00377FFC"/>
    <w:rsid w:val="00380007"/>
    <w:rsid w:val="00380508"/>
    <w:rsid w:val="00380656"/>
    <w:rsid w:val="00380793"/>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7B"/>
    <w:rsid w:val="00394CE7"/>
    <w:rsid w:val="0039504B"/>
    <w:rsid w:val="0039561C"/>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6D94"/>
    <w:rsid w:val="003A7249"/>
    <w:rsid w:val="003A7468"/>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3F7"/>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5B0"/>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22B"/>
    <w:rsid w:val="003D64C4"/>
    <w:rsid w:val="003D753D"/>
    <w:rsid w:val="003E09AF"/>
    <w:rsid w:val="003E112F"/>
    <w:rsid w:val="003E1C5B"/>
    <w:rsid w:val="003E2030"/>
    <w:rsid w:val="003E2697"/>
    <w:rsid w:val="003E2D8B"/>
    <w:rsid w:val="003E3112"/>
    <w:rsid w:val="003E3916"/>
    <w:rsid w:val="003E396B"/>
    <w:rsid w:val="003E398E"/>
    <w:rsid w:val="003E3D82"/>
    <w:rsid w:val="003E3E0E"/>
    <w:rsid w:val="003E3FA1"/>
    <w:rsid w:val="003E4825"/>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C0D"/>
    <w:rsid w:val="003F5E45"/>
    <w:rsid w:val="003F6981"/>
    <w:rsid w:val="003F6FBE"/>
    <w:rsid w:val="003F727B"/>
    <w:rsid w:val="003F77E2"/>
    <w:rsid w:val="004001C9"/>
    <w:rsid w:val="00400AD4"/>
    <w:rsid w:val="00400AE1"/>
    <w:rsid w:val="00401245"/>
    <w:rsid w:val="004013F3"/>
    <w:rsid w:val="00401418"/>
    <w:rsid w:val="004022CB"/>
    <w:rsid w:val="004023F2"/>
    <w:rsid w:val="004026E4"/>
    <w:rsid w:val="00404DD6"/>
    <w:rsid w:val="00405421"/>
    <w:rsid w:val="004056DE"/>
    <w:rsid w:val="00406096"/>
    <w:rsid w:val="00406132"/>
    <w:rsid w:val="004073E7"/>
    <w:rsid w:val="00407681"/>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422"/>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3940"/>
    <w:rsid w:val="0043558F"/>
    <w:rsid w:val="00435F75"/>
    <w:rsid w:val="0043632F"/>
    <w:rsid w:val="0043648C"/>
    <w:rsid w:val="00437054"/>
    <w:rsid w:val="00437403"/>
    <w:rsid w:val="0043744D"/>
    <w:rsid w:val="004405DB"/>
    <w:rsid w:val="00440AC3"/>
    <w:rsid w:val="00440D73"/>
    <w:rsid w:val="00440D7A"/>
    <w:rsid w:val="00440EA2"/>
    <w:rsid w:val="00441909"/>
    <w:rsid w:val="00441AC0"/>
    <w:rsid w:val="00442549"/>
    <w:rsid w:val="00444F50"/>
    <w:rsid w:val="004453BD"/>
    <w:rsid w:val="00446921"/>
    <w:rsid w:val="00447689"/>
    <w:rsid w:val="004505D5"/>
    <w:rsid w:val="004508F4"/>
    <w:rsid w:val="0045163F"/>
    <w:rsid w:val="0045242A"/>
    <w:rsid w:val="00452702"/>
    <w:rsid w:val="004530B2"/>
    <w:rsid w:val="00453FB2"/>
    <w:rsid w:val="00454645"/>
    <w:rsid w:val="0045480D"/>
    <w:rsid w:val="00454FEA"/>
    <w:rsid w:val="004559A0"/>
    <w:rsid w:val="004564B4"/>
    <w:rsid w:val="00456557"/>
    <w:rsid w:val="004570AC"/>
    <w:rsid w:val="00457CEC"/>
    <w:rsid w:val="0046033A"/>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36EC"/>
    <w:rsid w:val="004848B2"/>
    <w:rsid w:val="00484A58"/>
    <w:rsid w:val="00484B1D"/>
    <w:rsid w:val="00485224"/>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37D9"/>
    <w:rsid w:val="00494080"/>
    <w:rsid w:val="00494305"/>
    <w:rsid w:val="00494603"/>
    <w:rsid w:val="00494761"/>
    <w:rsid w:val="004959E1"/>
    <w:rsid w:val="004970F5"/>
    <w:rsid w:val="0049727C"/>
    <w:rsid w:val="00497BE3"/>
    <w:rsid w:val="004A039E"/>
    <w:rsid w:val="004A0BCC"/>
    <w:rsid w:val="004A0E95"/>
    <w:rsid w:val="004A126D"/>
    <w:rsid w:val="004A35C1"/>
    <w:rsid w:val="004A37FD"/>
    <w:rsid w:val="004A43F4"/>
    <w:rsid w:val="004A49BE"/>
    <w:rsid w:val="004A4B1A"/>
    <w:rsid w:val="004A4CC8"/>
    <w:rsid w:val="004A5157"/>
    <w:rsid w:val="004A5211"/>
    <w:rsid w:val="004A53E3"/>
    <w:rsid w:val="004A5678"/>
    <w:rsid w:val="004A5DDD"/>
    <w:rsid w:val="004A6DF1"/>
    <w:rsid w:val="004A6E1C"/>
    <w:rsid w:val="004B01E1"/>
    <w:rsid w:val="004B0C03"/>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1D7"/>
    <w:rsid w:val="004C3603"/>
    <w:rsid w:val="004C41CF"/>
    <w:rsid w:val="004C41DC"/>
    <w:rsid w:val="004C4764"/>
    <w:rsid w:val="004C48D3"/>
    <w:rsid w:val="004C4AF0"/>
    <w:rsid w:val="004C5887"/>
    <w:rsid w:val="004C60BB"/>
    <w:rsid w:val="004C6266"/>
    <w:rsid w:val="004C74E9"/>
    <w:rsid w:val="004C7F1F"/>
    <w:rsid w:val="004C7F5B"/>
    <w:rsid w:val="004D09CC"/>
    <w:rsid w:val="004D13FE"/>
    <w:rsid w:val="004D1500"/>
    <w:rsid w:val="004D1B24"/>
    <w:rsid w:val="004D1B6D"/>
    <w:rsid w:val="004D351E"/>
    <w:rsid w:val="004D3652"/>
    <w:rsid w:val="004D4B1A"/>
    <w:rsid w:val="004D4D0C"/>
    <w:rsid w:val="004D4ED2"/>
    <w:rsid w:val="004D4F84"/>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683"/>
    <w:rsid w:val="004F1A26"/>
    <w:rsid w:val="004F217D"/>
    <w:rsid w:val="004F24DD"/>
    <w:rsid w:val="004F2D08"/>
    <w:rsid w:val="004F30B9"/>
    <w:rsid w:val="004F3225"/>
    <w:rsid w:val="004F3A20"/>
    <w:rsid w:val="004F4E7F"/>
    <w:rsid w:val="004F5A32"/>
    <w:rsid w:val="004F60B1"/>
    <w:rsid w:val="004F6261"/>
    <w:rsid w:val="004F6F6D"/>
    <w:rsid w:val="005006F3"/>
    <w:rsid w:val="0050078D"/>
    <w:rsid w:val="00501587"/>
    <w:rsid w:val="00501DAE"/>
    <w:rsid w:val="0050246B"/>
    <w:rsid w:val="005027CE"/>
    <w:rsid w:val="00502EC6"/>
    <w:rsid w:val="0050327B"/>
    <w:rsid w:val="005034C6"/>
    <w:rsid w:val="005050DC"/>
    <w:rsid w:val="00505882"/>
    <w:rsid w:val="00505BFE"/>
    <w:rsid w:val="005063B3"/>
    <w:rsid w:val="00506D3F"/>
    <w:rsid w:val="00507AA3"/>
    <w:rsid w:val="00507ED3"/>
    <w:rsid w:val="005102D5"/>
    <w:rsid w:val="005107C8"/>
    <w:rsid w:val="00510895"/>
    <w:rsid w:val="00510FDB"/>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1E9"/>
    <w:rsid w:val="0051777D"/>
    <w:rsid w:val="00517C19"/>
    <w:rsid w:val="00517FC9"/>
    <w:rsid w:val="00520C98"/>
    <w:rsid w:val="0052103B"/>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27CF8"/>
    <w:rsid w:val="00530065"/>
    <w:rsid w:val="00532191"/>
    <w:rsid w:val="00532930"/>
    <w:rsid w:val="005329BC"/>
    <w:rsid w:val="00532B76"/>
    <w:rsid w:val="005331E3"/>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408"/>
    <w:rsid w:val="005429DC"/>
    <w:rsid w:val="00543181"/>
    <w:rsid w:val="005434B8"/>
    <w:rsid w:val="00543607"/>
    <w:rsid w:val="005450E0"/>
    <w:rsid w:val="00545210"/>
    <w:rsid w:val="00545314"/>
    <w:rsid w:val="005458D3"/>
    <w:rsid w:val="00545E04"/>
    <w:rsid w:val="00546324"/>
    <w:rsid w:val="005464A2"/>
    <w:rsid w:val="00546B35"/>
    <w:rsid w:val="00547009"/>
    <w:rsid w:val="005478E5"/>
    <w:rsid w:val="005479B9"/>
    <w:rsid w:val="0055063D"/>
    <w:rsid w:val="00552279"/>
    <w:rsid w:val="00552C32"/>
    <w:rsid w:val="00552F43"/>
    <w:rsid w:val="005532A8"/>
    <w:rsid w:val="005532B9"/>
    <w:rsid w:val="00553567"/>
    <w:rsid w:val="005535D6"/>
    <w:rsid w:val="00554201"/>
    <w:rsid w:val="00554261"/>
    <w:rsid w:val="005549F6"/>
    <w:rsid w:val="00554C9F"/>
    <w:rsid w:val="00555678"/>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D09"/>
    <w:rsid w:val="005661CA"/>
    <w:rsid w:val="00566DDC"/>
    <w:rsid w:val="0056761B"/>
    <w:rsid w:val="00567828"/>
    <w:rsid w:val="005700CD"/>
    <w:rsid w:val="005704EA"/>
    <w:rsid w:val="00570A63"/>
    <w:rsid w:val="00570B1E"/>
    <w:rsid w:val="005721B3"/>
    <w:rsid w:val="00572F88"/>
    <w:rsid w:val="005738D5"/>
    <w:rsid w:val="00573DD2"/>
    <w:rsid w:val="00574433"/>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9E2"/>
    <w:rsid w:val="00583CEF"/>
    <w:rsid w:val="00584799"/>
    <w:rsid w:val="00585490"/>
    <w:rsid w:val="00585964"/>
    <w:rsid w:val="00585D2B"/>
    <w:rsid w:val="005861C9"/>
    <w:rsid w:val="005865FE"/>
    <w:rsid w:val="00586631"/>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288"/>
    <w:rsid w:val="00595549"/>
    <w:rsid w:val="005963D9"/>
    <w:rsid w:val="00596454"/>
    <w:rsid w:val="00596691"/>
    <w:rsid w:val="00597527"/>
    <w:rsid w:val="00597838"/>
    <w:rsid w:val="005A14E3"/>
    <w:rsid w:val="005A2898"/>
    <w:rsid w:val="005A3799"/>
    <w:rsid w:val="005A384E"/>
    <w:rsid w:val="005A3AD7"/>
    <w:rsid w:val="005A419B"/>
    <w:rsid w:val="005A4591"/>
    <w:rsid w:val="005A4E2F"/>
    <w:rsid w:val="005A540F"/>
    <w:rsid w:val="005A566F"/>
    <w:rsid w:val="005A5DAE"/>
    <w:rsid w:val="005A615E"/>
    <w:rsid w:val="005A61C3"/>
    <w:rsid w:val="005A6230"/>
    <w:rsid w:val="005A638B"/>
    <w:rsid w:val="005A65EA"/>
    <w:rsid w:val="005A6739"/>
    <w:rsid w:val="005A678B"/>
    <w:rsid w:val="005A696A"/>
    <w:rsid w:val="005A6AE1"/>
    <w:rsid w:val="005A6C37"/>
    <w:rsid w:val="005A73E3"/>
    <w:rsid w:val="005A75DC"/>
    <w:rsid w:val="005A7636"/>
    <w:rsid w:val="005A7B09"/>
    <w:rsid w:val="005B00E7"/>
    <w:rsid w:val="005B0636"/>
    <w:rsid w:val="005B065E"/>
    <w:rsid w:val="005B0878"/>
    <w:rsid w:val="005B0F41"/>
    <w:rsid w:val="005B134F"/>
    <w:rsid w:val="005B26E9"/>
    <w:rsid w:val="005B3D44"/>
    <w:rsid w:val="005B44FA"/>
    <w:rsid w:val="005B458F"/>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833"/>
    <w:rsid w:val="005C3FFD"/>
    <w:rsid w:val="005C41B8"/>
    <w:rsid w:val="005C470A"/>
    <w:rsid w:val="005C50FF"/>
    <w:rsid w:val="005C5309"/>
    <w:rsid w:val="005C5848"/>
    <w:rsid w:val="005C5E66"/>
    <w:rsid w:val="005C5F6B"/>
    <w:rsid w:val="005C6171"/>
    <w:rsid w:val="005C6236"/>
    <w:rsid w:val="005C628C"/>
    <w:rsid w:val="005C6832"/>
    <w:rsid w:val="005C688D"/>
    <w:rsid w:val="005C68EF"/>
    <w:rsid w:val="005C6C27"/>
    <w:rsid w:val="005C6EF7"/>
    <w:rsid w:val="005C6F3A"/>
    <w:rsid w:val="005C75D6"/>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95E"/>
    <w:rsid w:val="005D64E5"/>
    <w:rsid w:val="005D6510"/>
    <w:rsid w:val="005D6ECE"/>
    <w:rsid w:val="005D7D48"/>
    <w:rsid w:val="005E0562"/>
    <w:rsid w:val="005E089C"/>
    <w:rsid w:val="005E1828"/>
    <w:rsid w:val="005E1E9C"/>
    <w:rsid w:val="005E1FEF"/>
    <w:rsid w:val="005E217E"/>
    <w:rsid w:val="005E2C2C"/>
    <w:rsid w:val="005E2EAF"/>
    <w:rsid w:val="005E345A"/>
    <w:rsid w:val="005E4261"/>
    <w:rsid w:val="005E46DF"/>
    <w:rsid w:val="005E477E"/>
    <w:rsid w:val="005E480F"/>
    <w:rsid w:val="005E64C8"/>
    <w:rsid w:val="005E6539"/>
    <w:rsid w:val="005E69DE"/>
    <w:rsid w:val="005E6EFD"/>
    <w:rsid w:val="005E769D"/>
    <w:rsid w:val="005E7966"/>
    <w:rsid w:val="005F0490"/>
    <w:rsid w:val="005F04E2"/>
    <w:rsid w:val="005F09EC"/>
    <w:rsid w:val="005F11C1"/>
    <w:rsid w:val="005F1A62"/>
    <w:rsid w:val="005F22AD"/>
    <w:rsid w:val="005F234D"/>
    <w:rsid w:val="005F2690"/>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3D"/>
    <w:rsid w:val="0060068A"/>
    <w:rsid w:val="00600D48"/>
    <w:rsid w:val="00601619"/>
    <w:rsid w:val="00601C54"/>
    <w:rsid w:val="00601CD9"/>
    <w:rsid w:val="006022C9"/>
    <w:rsid w:val="006030BD"/>
    <w:rsid w:val="00603526"/>
    <w:rsid w:val="006038D1"/>
    <w:rsid w:val="00604524"/>
    <w:rsid w:val="0060466B"/>
    <w:rsid w:val="00604D67"/>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2E32"/>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6DE"/>
    <w:rsid w:val="00615EA1"/>
    <w:rsid w:val="006161D6"/>
    <w:rsid w:val="006167FE"/>
    <w:rsid w:val="006169D6"/>
    <w:rsid w:val="00617428"/>
    <w:rsid w:val="00617CEC"/>
    <w:rsid w:val="00620368"/>
    <w:rsid w:val="00620913"/>
    <w:rsid w:val="00622CAC"/>
    <w:rsid w:val="006234F8"/>
    <w:rsid w:val="006235CF"/>
    <w:rsid w:val="00623D36"/>
    <w:rsid w:val="00623F44"/>
    <w:rsid w:val="0062423E"/>
    <w:rsid w:val="00624752"/>
    <w:rsid w:val="00624B1C"/>
    <w:rsid w:val="00625456"/>
    <w:rsid w:val="0062597D"/>
    <w:rsid w:val="00625AD3"/>
    <w:rsid w:val="00626783"/>
    <w:rsid w:val="00626C7D"/>
    <w:rsid w:val="006271F5"/>
    <w:rsid w:val="00627326"/>
    <w:rsid w:val="0062732B"/>
    <w:rsid w:val="006273DB"/>
    <w:rsid w:val="006274F4"/>
    <w:rsid w:val="006278EE"/>
    <w:rsid w:val="006279ED"/>
    <w:rsid w:val="00627D4A"/>
    <w:rsid w:val="00630789"/>
    <w:rsid w:val="00630E6B"/>
    <w:rsid w:val="00631363"/>
    <w:rsid w:val="00631513"/>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6B57"/>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BBA"/>
    <w:rsid w:val="00643C9F"/>
    <w:rsid w:val="006458B5"/>
    <w:rsid w:val="00646584"/>
    <w:rsid w:val="006469CA"/>
    <w:rsid w:val="00646D9B"/>
    <w:rsid w:val="00646F3D"/>
    <w:rsid w:val="00647201"/>
    <w:rsid w:val="006476FB"/>
    <w:rsid w:val="00647981"/>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4C61"/>
    <w:rsid w:val="00655397"/>
    <w:rsid w:val="00655657"/>
    <w:rsid w:val="006557B0"/>
    <w:rsid w:val="00656568"/>
    <w:rsid w:val="006573F3"/>
    <w:rsid w:val="00657CEA"/>
    <w:rsid w:val="00660229"/>
    <w:rsid w:val="006603AF"/>
    <w:rsid w:val="00660881"/>
    <w:rsid w:val="00660891"/>
    <w:rsid w:val="00660F08"/>
    <w:rsid w:val="006610FA"/>
    <w:rsid w:val="006611D3"/>
    <w:rsid w:val="006615E4"/>
    <w:rsid w:val="006617DC"/>
    <w:rsid w:val="006627DE"/>
    <w:rsid w:val="006628CF"/>
    <w:rsid w:val="00663201"/>
    <w:rsid w:val="00664106"/>
    <w:rsid w:val="0066412D"/>
    <w:rsid w:val="0066419B"/>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07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43C"/>
    <w:rsid w:val="00695FEA"/>
    <w:rsid w:val="0069618B"/>
    <w:rsid w:val="00696C66"/>
    <w:rsid w:val="00696D97"/>
    <w:rsid w:val="00697BEB"/>
    <w:rsid w:val="00697C73"/>
    <w:rsid w:val="006A05A5"/>
    <w:rsid w:val="006A0CBB"/>
    <w:rsid w:val="006A1726"/>
    <w:rsid w:val="006A18AC"/>
    <w:rsid w:val="006A1CCF"/>
    <w:rsid w:val="006A2C54"/>
    <w:rsid w:val="006A3156"/>
    <w:rsid w:val="006A41A8"/>
    <w:rsid w:val="006A48AC"/>
    <w:rsid w:val="006A4A7F"/>
    <w:rsid w:val="006A4B87"/>
    <w:rsid w:val="006A5575"/>
    <w:rsid w:val="006A5884"/>
    <w:rsid w:val="006A6E83"/>
    <w:rsid w:val="006A767A"/>
    <w:rsid w:val="006A7E35"/>
    <w:rsid w:val="006A7F66"/>
    <w:rsid w:val="006A7F70"/>
    <w:rsid w:val="006B0442"/>
    <w:rsid w:val="006B04EF"/>
    <w:rsid w:val="006B0964"/>
    <w:rsid w:val="006B1ABC"/>
    <w:rsid w:val="006B23F5"/>
    <w:rsid w:val="006B29D5"/>
    <w:rsid w:val="006B2AF3"/>
    <w:rsid w:val="006B4B31"/>
    <w:rsid w:val="006B4BDB"/>
    <w:rsid w:val="006B4FB3"/>
    <w:rsid w:val="006B50FA"/>
    <w:rsid w:val="006B6661"/>
    <w:rsid w:val="006B6698"/>
    <w:rsid w:val="006B6950"/>
    <w:rsid w:val="006B6E95"/>
    <w:rsid w:val="006B6F08"/>
    <w:rsid w:val="006B6F11"/>
    <w:rsid w:val="006B79D2"/>
    <w:rsid w:val="006C0355"/>
    <w:rsid w:val="006C0E2B"/>
    <w:rsid w:val="006C252C"/>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308"/>
    <w:rsid w:val="006C57C7"/>
    <w:rsid w:val="006C5973"/>
    <w:rsid w:val="006C5B74"/>
    <w:rsid w:val="006C6843"/>
    <w:rsid w:val="006C6896"/>
    <w:rsid w:val="006C6FA5"/>
    <w:rsid w:val="006C7D03"/>
    <w:rsid w:val="006C7D96"/>
    <w:rsid w:val="006C7F52"/>
    <w:rsid w:val="006D0182"/>
    <w:rsid w:val="006D08AE"/>
    <w:rsid w:val="006D0A30"/>
    <w:rsid w:val="006D0E64"/>
    <w:rsid w:val="006D1BCA"/>
    <w:rsid w:val="006D3945"/>
    <w:rsid w:val="006D3999"/>
    <w:rsid w:val="006D4311"/>
    <w:rsid w:val="006D516E"/>
    <w:rsid w:val="006D53B5"/>
    <w:rsid w:val="006D669F"/>
    <w:rsid w:val="006D6F89"/>
    <w:rsid w:val="006D7409"/>
    <w:rsid w:val="006D7810"/>
    <w:rsid w:val="006D7B1A"/>
    <w:rsid w:val="006E0114"/>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59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6F696B"/>
    <w:rsid w:val="006F6A8D"/>
    <w:rsid w:val="00700960"/>
    <w:rsid w:val="00700AB6"/>
    <w:rsid w:val="00700CD9"/>
    <w:rsid w:val="00701B60"/>
    <w:rsid w:val="00701BF4"/>
    <w:rsid w:val="00701D30"/>
    <w:rsid w:val="00702525"/>
    <w:rsid w:val="00702C53"/>
    <w:rsid w:val="00704106"/>
    <w:rsid w:val="00704A83"/>
    <w:rsid w:val="007050EC"/>
    <w:rsid w:val="007052A2"/>
    <w:rsid w:val="007065B7"/>
    <w:rsid w:val="00706DBB"/>
    <w:rsid w:val="007070E1"/>
    <w:rsid w:val="00707B1E"/>
    <w:rsid w:val="007109BD"/>
    <w:rsid w:val="00710D08"/>
    <w:rsid w:val="007110EB"/>
    <w:rsid w:val="007113AE"/>
    <w:rsid w:val="007113C5"/>
    <w:rsid w:val="007114C7"/>
    <w:rsid w:val="007121E9"/>
    <w:rsid w:val="007122A3"/>
    <w:rsid w:val="007125BA"/>
    <w:rsid w:val="00712BDC"/>
    <w:rsid w:val="00712CC1"/>
    <w:rsid w:val="007136E4"/>
    <w:rsid w:val="00714068"/>
    <w:rsid w:val="00714382"/>
    <w:rsid w:val="00714981"/>
    <w:rsid w:val="00714A05"/>
    <w:rsid w:val="00714DF4"/>
    <w:rsid w:val="007150DA"/>
    <w:rsid w:val="007155A3"/>
    <w:rsid w:val="007157F6"/>
    <w:rsid w:val="00715DCD"/>
    <w:rsid w:val="007167E6"/>
    <w:rsid w:val="0071696E"/>
    <w:rsid w:val="00716C7F"/>
    <w:rsid w:val="007170A3"/>
    <w:rsid w:val="00717156"/>
    <w:rsid w:val="007205B8"/>
    <w:rsid w:val="0072088F"/>
    <w:rsid w:val="007210DE"/>
    <w:rsid w:val="0072131D"/>
    <w:rsid w:val="00721431"/>
    <w:rsid w:val="00721979"/>
    <w:rsid w:val="00721A7C"/>
    <w:rsid w:val="00721E9B"/>
    <w:rsid w:val="0072282A"/>
    <w:rsid w:val="00723EFF"/>
    <w:rsid w:val="007244AA"/>
    <w:rsid w:val="00724A26"/>
    <w:rsid w:val="00725116"/>
    <w:rsid w:val="007251C3"/>
    <w:rsid w:val="007254CC"/>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59A"/>
    <w:rsid w:val="00735712"/>
    <w:rsid w:val="007357F3"/>
    <w:rsid w:val="007358EB"/>
    <w:rsid w:val="00735E8B"/>
    <w:rsid w:val="007362E8"/>
    <w:rsid w:val="00736C6F"/>
    <w:rsid w:val="00736D1C"/>
    <w:rsid w:val="007370EE"/>
    <w:rsid w:val="007402F1"/>
    <w:rsid w:val="00740AD9"/>
    <w:rsid w:val="0074107A"/>
    <w:rsid w:val="007416D2"/>
    <w:rsid w:val="00741C0B"/>
    <w:rsid w:val="0074274A"/>
    <w:rsid w:val="0074307F"/>
    <w:rsid w:val="00743628"/>
    <w:rsid w:val="00743D37"/>
    <w:rsid w:val="0074402B"/>
    <w:rsid w:val="007445CA"/>
    <w:rsid w:val="00744C1F"/>
    <w:rsid w:val="007456A3"/>
    <w:rsid w:val="00745705"/>
    <w:rsid w:val="007465BA"/>
    <w:rsid w:val="00747668"/>
    <w:rsid w:val="007504E2"/>
    <w:rsid w:val="00750FEE"/>
    <w:rsid w:val="00751650"/>
    <w:rsid w:val="00751D8B"/>
    <w:rsid w:val="007524BA"/>
    <w:rsid w:val="007525FD"/>
    <w:rsid w:val="00752C30"/>
    <w:rsid w:val="007534BE"/>
    <w:rsid w:val="007536CD"/>
    <w:rsid w:val="00753964"/>
    <w:rsid w:val="00754179"/>
    <w:rsid w:val="0075428B"/>
    <w:rsid w:val="00755098"/>
    <w:rsid w:val="00755A68"/>
    <w:rsid w:val="00755C20"/>
    <w:rsid w:val="00755DE8"/>
    <w:rsid w:val="00756D34"/>
    <w:rsid w:val="00756E57"/>
    <w:rsid w:val="00756E8E"/>
    <w:rsid w:val="00757E9C"/>
    <w:rsid w:val="00760424"/>
    <w:rsid w:val="00761284"/>
    <w:rsid w:val="00761487"/>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78F"/>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1F30"/>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68B"/>
    <w:rsid w:val="00775CBF"/>
    <w:rsid w:val="007768AA"/>
    <w:rsid w:val="00776DC6"/>
    <w:rsid w:val="00777681"/>
    <w:rsid w:val="00777880"/>
    <w:rsid w:val="00781085"/>
    <w:rsid w:val="007815D3"/>
    <w:rsid w:val="00781758"/>
    <w:rsid w:val="0078209F"/>
    <w:rsid w:val="007822A7"/>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2D0"/>
    <w:rsid w:val="00791564"/>
    <w:rsid w:val="007917D4"/>
    <w:rsid w:val="00791A4B"/>
    <w:rsid w:val="007925CD"/>
    <w:rsid w:val="0079295D"/>
    <w:rsid w:val="00793017"/>
    <w:rsid w:val="00793F16"/>
    <w:rsid w:val="007940E6"/>
    <w:rsid w:val="00794C2B"/>
    <w:rsid w:val="00795115"/>
    <w:rsid w:val="00795E20"/>
    <w:rsid w:val="00795E8B"/>
    <w:rsid w:val="0079602E"/>
    <w:rsid w:val="007964C8"/>
    <w:rsid w:val="00797130"/>
    <w:rsid w:val="007973AD"/>
    <w:rsid w:val="00797465"/>
    <w:rsid w:val="00797890"/>
    <w:rsid w:val="00797C3B"/>
    <w:rsid w:val="007A02E7"/>
    <w:rsid w:val="007A0AEE"/>
    <w:rsid w:val="007A0F03"/>
    <w:rsid w:val="007A0FE4"/>
    <w:rsid w:val="007A1068"/>
    <w:rsid w:val="007A1117"/>
    <w:rsid w:val="007A12E6"/>
    <w:rsid w:val="007A1613"/>
    <w:rsid w:val="007A277D"/>
    <w:rsid w:val="007A2CB1"/>
    <w:rsid w:val="007A2E2B"/>
    <w:rsid w:val="007A386D"/>
    <w:rsid w:val="007A3EEC"/>
    <w:rsid w:val="007A43CC"/>
    <w:rsid w:val="007A460A"/>
    <w:rsid w:val="007A47D8"/>
    <w:rsid w:val="007A487A"/>
    <w:rsid w:val="007A4A64"/>
    <w:rsid w:val="007A4EA5"/>
    <w:rsid w:val="007A5290"/>
    <w:rsid w:val="007A5E95"/>
    <w:rsid w:val="007A699C"/>
    <w:rsid w:val="007A6E52"/>
    <w:rsid w:val="007A79D6"/>
    <w:rsid w:val="007A79FC"/>
    <w:rsid w:val="007B007A"/>
    <w:rsid w:val="007B0877"/>
    <w:rsid w:val="007B0886"/>
    <w:rsid w:val="007B09BC"/>
    <w:rsid w:val="007B103D"/>
    <w:rsid w:val="007B20D1"/>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584"/>
    <w:rsid w:val="007B6624"/>
    <w:rsid w:val="007B67FD"/>
    <w:rsid w:val="007B6DC8"/>
    <w:rsid w:val="007B6E01"/>
    <w:rsid w:val="007B7431"/>
    <w:rsid w:val="007B783A"/>
    <w:rsid w:val="007B789A"/>
    <w:rsid w:val="007B799E"/>
    <w:rsid w:val="007B79A2"/>
    <w:rsid w:val="007B7C3F"/>
    <w:rsid w:val="007B7FC3"/>
    <w:rsid w:val="007C0266"/>
    <w:rsid w:val="007C02DF"/>
    <w:rsid w:val="007C0303"/>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C72EB"/>
    <w:rsid w:val="007D00A9"/>
    <w:rsid w:val="007D0352"/>
    <w:rsid w:val="007D05AE"/>
    <w:rsid w:val="007D0AE0"/>
    <w:rsid w:val="007D12BA"/>
    <w:rsid w:val="007D1486"/>
    <w:rsid w:val="007D1779"/>
    <w:rsid w:val="007D17BB"/>
    <w:rsid w:val="007D2ED7"/>
    <w:rsid w:val="007D32AE"/>
    <w:rsid w:val="007D35D4"/>
    <w:rsid w:val="007D38AC"/>
    <w:rsid w:val="007D438A"/>
    <w:rsid w:val="007D46A9"/>
    <w:rsid w:val="007D4C6D"/>
    <w:rsid w:val="007D4F7B"/>
    <w:rsid w:val="007D5A11"/>
    <w:rsid w:val="007D5A49"/>
    <w:rsid w:val="007D627E"/>
    <w:rsid w:val="007D6C34"/>
    <w:rsid w:val="007D722C"/>
    <w:rsid w:val="007D7386"/>
    <w:rsid w:val="007D73BA"/>
    <w:rsid w:val="007D786A"/>
    <w:rsid w:val="007D7F1F"/>
    <w:rsid w:val="007E0190"/>
    <w:rsid w:val="007E04DF"/>
    <w:rsid w:val="007E0AB9"/>
    <w:rsid w:val="007E0AC3"/>
    <w:rsid w:val="007E14DC"/>
    <w:rsid w:val="007E15A9"/>
    <w:rsid w:val="007E192F"/>
    <w:rsid w:val="007E1AB8"/>
    <w:rsid w:val="007E2417"/>
    <w:rsid w:val="007E2565"/>
    <w:rsid w:val="007E260D"/>
    <w:rsid w:val="007E32A3"/>
    <w:rsid w:val="007E32C7"/>
    <w:rsid w:val="007E3C40"/>
    <w:rsid w:val="007E425E"/>
    <w:rsid w:val="007E44F9"/>
    <w:rsid w:val="007E460F"/>
    <w:rsid w:val="007E4840"/>
    <w:rsid w:val="007E487B"/>
    <w:rsid w:val="007E53EC"/>
    <w:rsid w:val="007E7D18"/>
    <w:rsid w:val="007F02DE"/>
    <w:rsid w:val="007F0AC8"/>
    <w:rsid w:val="007F0B3F"/>
    <w:rsid w:val="007F0BBB"/>
    <w:rsid w:val="007F1855"/>
    <w:rsid w:val="007F1ECB"/>
    <w:rsid w:val="007F249F"/>
    <w:rsid w:val="007F2BC5"/>
    <w:rsid w:val="007F2C04"/>
    <w:rsid w:val="007F31EB"/>
    <w:rsid w:val="007F39C1"/>
    <w:rsid w:val="007F3BBE"/>
    <w:rsid w:val="007F3BE3"/>
    <w:rsid w:val="007F3CE2"/>
    <w:rsid w:val="007F440A"/>
    <w:rsid w:val="007F47B2"/>
    <w:rsid w:val="007F5E49"/>
    <w:rsid w:val="007F5E5E"/>
    <w:rsid w:val="007F6325"/>
    <w:rsid w:val="007F69BA"/>
    <w:rsid w:val="008006D6"/>
    <w:rsid w:val="008007CD"/>
    <w:rsid w:val="00801062"/>
    <w:rsid w:val="00801150"/>
    <w:rsid w:val="00801318"/>
    <w:rsid w:val="008019D2"/>
    <w:rsid w:val="00801BDC"/>
    <w:rsid w:val="00801CE9"/>
    <w:rsid w:val="008027B7"/>
    <w:rsid w:val="008029D3"/>
    <w:rsid w:val="00802FFF"/>
    <w:rsid w:val="008036D4"/>
    <w:rsid w:val="00803937"/>
    <w:rsid w:val="00803B22"/>
    <w:rsid w:val="008040C0"/>
    <w:rsid w:val="008048C6"/>
    <w:rsid w:val="008054D7"/>
    <w:rsid w:val="00805D68"/>
    <w:rsid w:val="00806493"/>
    <w:rsid w:val="00806528"/>
    <w:rsid w:val="008066F5"/>
    <w:rsid w:val="008067BC"/>
    <w:rsid w:val="008069FD"/>
    <w:rsid w:val="00806F11"/>
    <w:rsid w:val="00806F86"/>
    <w:rsid w:val="00806FA9"/>
    <w:rsid w:val="00807224"/>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4D73"/>
    <w:rsid w:val="00825525"/>
    <w:rsid w:val="008262C7"/>
    <w:rsid w:val="0082661E"/>
    <w:rsid w:val="00826695"/>
    <w:rsid w:val="0082685F"/>
    <w:rsid w:val="00826ACC"/>
    <w:rsid w:val="00826C52"/>
    <w:rsid w:val="00826DEC"/>
    <w:rsid w:val="0082701E"/>
    <w:rsid w:val="008271F1"/>
    <w:rsid w:val="0082732A"/>
    <w:rsid w:val="0082788D"/>
    <w:rsid w:val="00827E61"/>
    <w:rsid w:val="008303F1"/>
    <w:rsid w:val="00830604"/>
    <w:rsid w:val="00830735"/>
    <w:rsid w:val="0083081F"/>
    <w:rsid w:val="00830BB1"/>
    <w:rsid w:val="00830DFB"/>
    <w:rsid w:val="008313D6"/>
    <w:rsid w:val="0083192F"/>
    <w:rsid w:val="00831F7B"/>
    <w:rsid w:val="0083398C"/>
    <w:rsid w:val="008350AC"/>
    <w:rsid w:val="008355F5"/>
    <w:rsid w:val="00835638"/>
    <w:rsid w:val="0083572B"/>
    <w:rsid w:val="00835C87"/>
    <w:rsid w:val="0083799A"/>
    <w:rsid w:val="00837B23"/>
    <w:rsid w:val="00837B89"/>
    <w:rsid w:val="00837C84"/>
    <w:rsid w:val="00840258"/>
    <w:rsid w:val="00840520"/>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3E3"/>
    <w:rsid w:val="00847453"/>
    <w:rsid w:val="0085060C"/>
    <w:rsid w:val="008506C7"/>
    <w:rsid w:val="0085184D"/>
    <w:rsid w:val="00851BF7"/>
    <w:rsid w:val="008520E8"/>
    <w:rsid w:val="00853A2A"/>
    <w:rsid w:val="0085424E"/>
    <w:rsid w:val="008544B2"/>
    <w:rsid w:val="0085452B"/>
    <w:rsid w:val="008549A0"/>
    <w:rsid w:val="00854C9E"/>
    <w:rsid w:val="008555D4"/>
    <w:rsid w:val="0085570D"/>
    <w:rsid w:val="008558CB"/>
    <w:rsid w:val="008560F1"/>
    <w:rsid w:val="0085625A"/>
    <w:rsid w:val="008570F5"/>
    <w:rsid w:val="00857127"/>
    <w:rsid w:val="0085733A"/>
    <w:rsid w:val="00857B7F"/>
    <w:rsid w:val="00857D66"/>
    <w:rsid w:val="0086001C"/>
    <w:rsid w:val="008601F0"/>
    <w:rsid w:val="00860A87"/>
    <w:rsid w:val="00860F1F"/>
    <w:rsid w:val="0086156B"/>
    <w:rsid w:val="00861A1B"/>
    <w:rsid w:val="00861DB9"/>
    <w:rsid w:val="00862350"/>
    <w:rsid w:val="00862FE2"/>
    <w:rsid w:val="00863436"/>
    <w:rsid w:val="0086358D"/>
    <w:rsid w:val="00863A3E"/>
    <w:rsid w:val="00864022"/>
    <w:rsid w:val="00864D99"/>
    <w:rsid w:val="00866398"/>
    <w:rsid w:val="00866672"/>
    <w:rsid w:val="00867271"/>
    <w:rsid w:val="0087024B"/>
    <w:rsid w:val="00870886"/>
    <w:rsid w:val="00870E2C"/>
    <w:rsid w:val="0087111E"/>
    <w:rsid w:val="00871403"/>
    <w:rsid w:val="00871656"/>
    <w:rsid w:val="00871A49"/>
    <w:rsid w:val="00873298"/>
    <w:rsid w:val="00873941"/>
    <w:rsid w:val="00873959"/>
    <w:rsid w:val="00873A72"/>
    <w:rsid w:val="00874264"/>
    <w:rsid w:val="00874595"/>
    <w:rsid w:val="00874AEC"/>
    <w:rsid w:val="00874CCA"/>
    <w:rsid w:val="00874E55"/>
    <w:rsid w:val="00874EE4"/>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0F0"/>
    <w:rsid w:val="008835A4"/>
    <w:rsid w:val="008837EB"/>
    <w:rsid w:val="00883D2C"/>
    <w:rsid w:val="0088483A"/>
    <w:rsid w:val="00884B63"/>
    <w:rsid w:val="00885439"/>
    <w:rsid w:val="00885480"/>
    <w:rsid w:val="00885C93"/>
    <w:rsid w:val="00885CFF"/>
    <w:rsid w:val="00885DFA"/>
    <w:rsid w:val="00886054"/>
    <w:rsid w:val="00887FA8"/>
    <w:rsid w:val="008901E4"/>
    <w:rsid w:val="0089051C"/>
    <w:rsid w:val="0089186C"/>
    <w:rsid w:val="00892D23"/>
    <w:rsid w:val="008935AB"/>
    <w:rsid w:val="00894122"/>
    <w:rsid w:val="00894A50"/>
    <w:rsid w:val="00894BEF"/>
    <w:rsid w:val="00895E36"/>
    <w:rsid w:val="00895E6D"/>
    <w:rsid w:val="00896227"/>
    <w:rsid w:val="0089628C"/>
    <w:rsid w:val="00896491"/>
    <w:rsid w:val="00896739"/>
    <w:rsid w:val="008968DC"/>
    <w:rsid w:val="00896918"/>
    <w:rsid w:val="00896D3C"/>
    <w:rsid w:val="0089703E"/>
    <w:rsid w:val="00897096"/>
    <w:rsid w:val="008978A4"/>
    <w:rsid w:val="00897CEF"/>
    <w:rsid w:val="00897EE1"/>
    <w:rsid w:val="008A0940"/>
    <w:rsid w:val="008A142D"/>
    <w:rsid w:val="008A1816"/>
    <w:rsid w:val="008A2144"/>
    <w:rsid w:val="008A244A"/>
    <w:rsid w:val="008A258A"/>
    <w:rsid w:val="008A2DA5"/>
    <w:rsid w:val="008A35B3"/>
    <w:rsid w:val="008A37E7"/>
    <w:rsid w:val="008A3CDD"/>
    <w:rsid w:val="008A3F49"/>
    <w:rsid w:val="008A4216"/>
    <w:rsid w:val="008A46D5"/>
    <w:rsid w:val="008A4713"/>
    <w:rsid w:val="008A4959"/>
    <w:rsid w:val="008A6BF4"/>
    <w:rsid w:val="008A71CC"/>
    <w:rsid w:val="008A74A8"/>
    <w:rsid w:val="008B05B8"/>
    <w:rsid w:val="008B080E"/>
    <w:rsid w:val="008B0B5B"/>
    <w:rsid w:val="008B1371"/>
    <w:rsid w:val="008B191F"/>
    <w:rsid w:val="008B1E12"/>
    <w:rsid w:val="008B20FD"/>
    <w:rsid w:val="008B2281"/>
    <w:rsid w:val="008B2DE0"/>
    <w:rsid w:val="008B3AE6"/>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29EC"/>
    <w:rsid w:val="008C3768"/>
    <w:rsid w:val="008C3973"/>
    <w:rsid w:val="008C3D15"/>
    <w:rsid w:val="008C3DB1"/>
    <w:rsid w:val="008C4B4B"/>
    <w:rsid w:val="008C4C53"/>
    <w:rsid w:val="008C53BE"/>
    <w:rsid w:val="008C56BD"/>
    <w:rsid w:val="008C789E"/>
    <w:rsid w:val="008C7E2E"/>
    <w:rsid w:val="008D0864"/>
    <w:rsid w:val="008D0E38"/>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1F1F"/>
    <w:rsid w:val="008E21BA"/>
    <w:rsid w:val="008E27DF"/>
    <w:rsid w:val="008E2D2C"/>
    <w:rsid w:val="008E2F46"/>
    <w:rsid w:val="008E3007"/>
    <w:rsid w:val="008E34DE"/>
    <w:rsid w:val="008E3D02"/>
    <w:rsid w:val="008E4B6F"/>
    <w:rsid w:val="008E521C"/>
    <w:rsid w:val="008E5550"/>
    <w:rsid w:val="008E56BA"/>
    <w:rsid w:val="008E5A03"/>
    <w:rsid w:val="008E5B35"/>
    <w:rsid w:val="008E6A62"/>
    <w:rsid w:val="008E6D08"/>
    <w:rsid w:val="008E74E5"/>
    <w:rsid w:val="008E7784"/>
    <w:rsid w:val="008E7848"/>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214"/>
    <w:rsid w:val="0090067C"/>
    <w:rsid w:val="00900C6E"/>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BB6"/>
    <w:rsid w:val="00910C6D"/>
    <w:rsid w:val="00911055"/>
    <w:rsid w:val="00911421"/>
    <w:rsid w:val="00911559"/>
    <w:rsid w:val="00911CD6"/>
    <w:rsid w:val="00911E0D"/>
    <w:rsid w:val="00912807"/>
    <w:rsid w:val="00912DD1"/>
    <w:rsid w:val="009131EE"/>
    <w:rsid w:val="00913B04"/>
    <w:rsid w:val="00913BDD"/>
    <w:rsid w:val="00913D4D"/>
    <w:rsid w:val="00915528"/>
    <w:rsid w:val="009156E7"/>
    <w:rsid w:val="00915769"/>
    <w:rsid w:val="009168DE"/>
    <w:rsid w:val="00916EF6"/>
    <w:rsid w:val="00917A23"/>
    <w:rsid w:val="009207C4"/>
    <w:rsid w:val="00921225"/>
    <w:rsid w:val="00921458"/>
    <w:rsid w:val="00921974"/>
    <w:rsid w:val="00921C43"/>
    <w:rsid w:val="0092232E"/>
    <w:rsid w:val="0092251F"/>
    <w:rsid w:val="00922EEE"/>
    <w:rsid w:val="00922F8F"/>
    <w:rsid w:val="009233BB"/>
    <w:rsid w:val="009236DA"/>
    <w:rsid w:val="00923A06"/>
    <w:rsid w:val="009241E7"/>
    <w:rsid w:val="00924A1A"/>
    <w:rsid w:val="009250D0"/>
    <w:rsid w:val="00925192"/>
    <w:rsid w:val="009259E6"/>
    <w:rsid w:val="00925DE2"/>
    <w:rsid w:val="00926187"/>
    <w:rsid w:val="00926483"/>
    <w:rsid w:val="00926DBA"/>
    <w:rsid w:val="00927186"/>
    <w:rsid w:val="009308B0"/>
    <w:rsid w:val="00930DCF"/>
    <w:rsid w:val="00931141"/>
    <w:rsid w:val="009312F2"/>
    <w:rsid w:val="00931573"/>
    <w:rsid w:val="00931A76"/>
    <w:rsid w:val="00931E76"/>
    <w:rsid w:val="00931FC0"/>
    <w:rsid w:val="00932001"/>
    <w:rsid w:val="00932D35"/>
    <w:rsid w:val="009332BE"/>
    <w:rsid w:val="00933A0E"/>
    <w:rsid w:val="00933EA7"/>
    <w:rsid w:val="009340E0"/>
    <w:rsid w:val="009341B7"/>
    <w:rsid w:val="0093648E"/>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593"/>
    <w:rsid w:val="00946CD9"/>
    <w:rsid w:val="00947140"/>
    <w:rsid w:val="009471B9"/>
    <w:rsid w:val="009475E5"/>
    <w:rsid w:val="0094767C"/>
    <w:rsid w:val="009479D2"/>
    <w:rsid w:val="00947E95"/>
    <w:rsid w:val="00947FD9"/>
    <w:rsid w:val="00950212"/>
    <w:rsid w:val="00950825"/>
    <w:rsid w:val="00950F71"/>
    <w:rsid w:val="00950F82"/>
    <w:rsid w:val="0095132C"/>
    <w:rsid w:val="00951653"/>
    <w:rsid w:val="009522A8"/>
    <w:rsid w:val="00952AC1"/>
    <w:rsid w:val="00953DCC"/>
    <w:rsid w:val="00954157"/>
    <w:rsid w:val="0095434D"/>
    <w:rsid w:val="0095509D"/>
    <w:rsid w:val="00955776"/>
    <w:rsid w:val="00955C3D"/>
    <w:rsid w:val="00955C6B"/>
    <w:rsid w:val="00955D24"/>
    <w:rsid w:val="00955DA3"/>
    <w:rsid w:val="0095646A"/>
    <w:rsid w:val="009570DF"/>
    <w:rsid w:val="00957602"/>
    <w:rsid w:val="00957730"/>
    <w:rsid w:val="00957CFD"/>
    <w:rsid w:val="00957D2E"/>
    <w:rsid w:val="00957D57"/>
    <w:rsid w:val="00957E6F"/>
    <w:rsid w:val="009601B8"/>
    <w:rsid w:val="0096056A"/>
    <w:rsid w:val="0096083B"/>
    <w:rsid w:val="00961311"/>
    <w:rsid w:val="00962828"/>
    <w:rsid w:val="00962B45"/>
    <w:rsid w:val="00962C11"/>
    <w:rsid w:val="00962EAE"/>
    <w:rsid w:val="0096301A"/>
    <w:rsid w:val="00963316"/>
    <w:rsid w:val="009636F5"/>
    <w:rsid w:val="00963F1B"/>
    <w:rsid w:val="009642CA"/>
    <w:rsid w:val="00964981"/>
    <w:rsid w:val="0096695B"/>
    <w:rsid w:val="00967295"/>
    <w:rsid w:val="009673B5"/>
    <w:rsid w:val="00967702"/>
    <w:rsid w:val="009706B5"/>
    <w:rsid w:val="00970A7C"/>
    <w:rsid w:val="00970DCD"/>
    <w:rsid w:val="009710BB"/>
    <w:rsid w:val="009711DA"/>
    <w:rsid w:val="00971527"/>
    <w:rsid w:val="009715AD"/>
    <w:rsid w:val="0097246A"/>
    <w:rsid w:val="0097255A"/>
    <w:rsid w:val="00972598"/>
    <w:rsid w:val="00973033"/>
    <w:rsid w:val="009737DD"/>
    <w:rsid w:val="0097380E"/>
    <w:rsid w:val="00973C65"/>
    <w:rsid w:val="00973D0C"/>
    <w:rsid w:val="009740BE"/>
    <w:rsid w:val="009746CF"/>
    <w:rsid w:val="00974C83"/>
    <w:rsid w:val="00974D45"/>
    <w:rsid w:val="00975937"/>
    <w:rsid w:val="009768AE"/>
    <w:rsid w:val="00976B6A"/>
    <w:rsid w:val="009771E3"/>
    <w:rsid w:val="00980459"/>
    <w:rsid w:val="00980625"/>
    <w:rsid w:val="009816EF"/>
    <w:rsid w:val="00982C1A"/>
    <w:rsid w:val="0098358F"/>
    <w:rsid w:val="00983C0E"/>
    <w:rsid w:val="00983F05"/>
    <w:rsid w:val="00983F42"/>
    <w:rsid w:val="00983F47"/>
    <w:rsid w:val="00984269"/>
    <w:rsid w:val="009842DF"/>
    <w:rsid w:val="009849C3"/>
    <w:rsid w:val="009851D9"/>
    <w:rsid w:val="00985797"/>
    <w:rsid w:val="00985AAF"/>
    <w:rsid w:val="00986177"/>
    <w:rsid w:val="00986743"/>
    <w:rsid w:val="009868EA"/>
    <w:rsid w:val="009871D6"/>
    <w:rsid w:val="0098725E"/>
    <w:rsid w:val="009879F2"/>
    <w:rsid w:val="009904B1"/>
    <w:rsid w:val="00991D3F"/>
    <w:rsid w:val="00991EAE"/>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1517"/>
    <w:rsid w:val="009C2133"/>
    <w:rsid w:val="009C2247"/>
    <w:rsid w:val="009C27B3"/>
    <w:rsid w:val="009C2C5E"/>
    <w:rsid w:val="009C2E39"/>
    <w:rsid w:val="009C2E5C"/>
    <w:rsid w:val="009C334C"/>
    <w:rsid w:val="009C3699"/>
    <w:rsid w:val="009C37E6"/>
    <w:rsid w:val="009C42E6"/>
    <w:rsid w:val="009C523D"/>
    <w:rsid w:val="009C597E"/>
    <w:rsid w:val="009C6971"/>
    <w:rsid w:val="009C6D80"/>
    <w:rsid w:val="009C734E"/>
    <w:rsid w:val="009C7593"/>
    <w:rsid w:val="009C7678"/>
    <w:rsid w:val="009C7860"/>
    <w:rsid w:val="009D0AA1"/>
    <w:rsid w:val="009D0ED7"/>
    <w:rsid w:val="009D10E4"/>
    <w:rsid w:val="009D1827"/>
    <w:rsid w:val="009D2190"/>
    <w:rsid w:val="009D2317"/>
    <w:rsid w:val="009D281D"/>
    <w:rsid w:val="009D3EDB"/>
    <w:rsid w:val="009D4A7E"/>
    <w:rsid w:val="009D4B96"/>
    <w:rsid w:val="009D4D61"/>
    <w:rsid w:val="009D57B5"/>
    <w:rsid w:val="009D61A4"/>
    <w:rsid w:val="009D6538"/>
    <w:rsid w:val="009D6666"/>
    <w:rsid w:val="009D7356"/>
    <w:rsid w:val="009D7B43"/>
    <w:rsid w:val="009D7C18"/>
    <w:rsid w:val="009D7DDB"/>
    <w:rsid w:val="009E072E"/>
    <w:rsid w:val="009E0F48"/>
    <w:rsid w:val="009E13FA"/>
    <w:rsid w:val="009E23E5"/>
    <w:rsid w:val="009E2B8F"/>
    <w:rsid w:val="009E2CCE"/>
    <w:rsid w:val="009E2D98"/>
    <w:rsid w:val="009E3581"/>
    <w:rsid w:val="009E3964"/>
    <w:rsid w:val="009E39E6"/>
    <w:rsid w:val="009E3C83"/>
    <w:rsid w:val="009E4890"/>
    <w:rsid w:val="009E502D"/>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1C5A"/>
    <w:rsid w:val="009F25D0"/>
    <w:rsid w:val="009F2857"/>
    <w:rsid w:val="009F4049"/>
    <w:rsid w:val="009F5925"/>
    <w:rsid w:val="009F68A4"/>
    <w:rsid w:val="009F737C"/>
    <w:rsid w:val="00A00081"/>
    <w:rsid w:val="00A008A7"/>
    <w:rsid w:val="00A009EB"/>
    <w:rsid w:val="00A017AD"/>
    <w:rsid w:val="00A02D38"/>
    <w:rsid w:val="00A02DDD"/>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8C9"/>
    <w:rsid w:val="00A21AF4"/>
    <w:rsid w:val="00A21C31"/>
    <w:rsid w:val="00A21DCB"/>
    <w:rsid w:val="00A21F09"/>
    <w:rsid w:val="00A2370D"/>
    <w:rsid w:val="00A23789"/>
    <w:rsid w:val="00A23B49"/>
    <w:rsid w:val="00A23F5F"/>
    <w:rsid w:val="00A23FBF"/>
    <w:rsid w:val="00A2507A"/>
    <w:rsid w:val="00A251D4"/>
    <w:rsid w:val="00A26017"/>
    <w:rsid w:val="00A265AA"/>
    <w:rsid w:val="00A267A2"/>
    <w:rsid w:val="00A2687D"/>
    <w:rsid w:val="00A26987"/>
    <w:rsid w:val="00A26E14"/>
    <w:rsid w:val="00A270AA"/>
    <w:rsid w:val="00A27D2D"/>
    <w:rsid w:val="00A30D97"/>
    <w:rsid w:val="00A3259F"/>
    <w:rsid w:val="00A32B61"/>
    <w:rsid w:val="00A32BD5"/>
    <w:rsid w:val="00A32DC8"/>
    <w:rsid w:val="00A332DD"/>
    <w:rsid w:val="00A343EE"/>
    <w:rsid w:val="00A35C63"/>
    <w:rsid w:val="00A35CB5"/>
    <w:rsid w:val="00A35E1A"/>
    <w:rsid w:val="00A3637D"/>
    <w:rsid w:val="00A36413"/>
    <w:rsid w:val="00A3642B"/>
    <w:rsid w:val="00A37213"/>
    <w:rsid w:val="00A374AE"/>
    <w:rsid w:val="00A379CF"/>
    <w:rsid w:val="00A37D4F"/>
    <w:rsid w:val="00A37E1A"/>
    <w:rsid w:val="00A37E7B"/>
    <w:rsid w:val="00A407ED"/>
    <w:rsid w:val="00A40CA2"/>
    <w:rsid w:val="00A40DAC"/>
    <w:rsid w:val="00A40E2D"/>
    <w:rsid w:val="00A41F27"/>
    <w:rsid w:val="00A423E9"/>
    <w:rsid w:val="00A42577"/>
    <w:rsid w:val="00A42F08"/>
    <w:rsid w:val="00A4309F"/>
    <w:rsid w:val="00A430F0"/>
    <w:rsid w:val="00A43378"/>
    <w:rsid w:val="00A43B37"/>
    <w:rsid w:val="00A43C36"/>
    <w:rsid w:val="00A447D8"/>
    <w:rsid w:val="00A450A6"/>
    <w:rsid w:val="00A4521E"/>
    <w:rsid w:val="00A45A41"/>
    <w:rsid w:val="00A46366"/>
    <w:rsid w:val="00A46724"/>
    <w:rsid w:val="00A46EC5"/>
    <w:rsid w:val="00A46FC2"/>
    <w:rsid w:val="00A47F18"/>
    <w:rsid w:val="00A5071C"/>
    <w:rsid w:val="00A50A0C"/>
    <w:rsid w:val="00A51167"/>
    <w:rsid w:val="00A511AD"/>
    <w:rsid w:val="00A51C88"/>
    <w:rsid w:val="00A51E55"/>
    <w:rsid w:val="00A5292A"/>
    <w:rsid w:val="00A532CB"/>
    <w:rsid w:val="00A53415"/>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05D"/>
    <w:rsid w:val="00A569CF"/>
    <w:rsid w:val="00A573E4"/>
    <w:rsid w:val="00A60132"/>
    <w:rsid w:val="00A60382"/>
    <w:rsid w:val="00A60455"/>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1B"/>
    <w:rsid w:val="00A66C33"/>
    <w:rsid w:val="00A6710B"/>
    <w:rsid w:val="00A672A2"/>
    <w:rsid w:val="00A672F0"/>
    <w:rsid w:val="00A707EA"/>
    <w:rsid w:val="00A70CF9"/>
    <w:rsid w:val="00A71451"/>
    <w:rsid w:val="00A71652"/>
    <w:rsid w:val="00A7168C"/>
    <w:rsid w:val="00A71CA3"/>
    <w:rsid w:val="00A71FC8"/>
    <w:rsid w:val="00A7213B"/>
    <w:rsid w:val="00A73F80"/>
    <w:rsid w:val="00A73F8E"/>
    <w:rsid w:val="00A74196"/>
    <w:rsid w:val="00A74252"/>
    <w:rsid w:val="00A742CB"/>
    <w:rsid w:val="00A74735"/>
    <w:rsid w:val="00A747DF"/>
    <w:rsid w:val="00A7506F"/>
    <w:rsid w:val="00A75445"/>
    <w:rsid w:val="00A75888"/>
    <w:rsid w:val="00A75E41"/>
    <w:rsid w:val="00A7658D"/>
    <w:rsid w:val="00A766E3"/>
    <w:rsid w:val="00A76BBB"/>
    <w:rsid w:val="00A76EAC"/>
    <w:rsid w:val="00A7769C"/>
    <w:rsid w:val="00A80E9B"/>
    <w:rsid w:val="00A81688"/>
    <w:rsid w:val="00A82896"/>
    <w:rsid w:val="00A83B82"/>
    <w:rsid w:val="00A83DF3"/>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85B"/>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DDB"/>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1D"/>
    <w:rsid w:val="00AB04A2"/>
    <w:rsid w:val="00AB1A48"/>
    <w:rsid w:val="00AB31CA"/>
    <w:rsid w:val="00AB3D26"/>
    <w:rsid w:val="00AB4318"/>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113"/>
    <w:rsid w:val="00AC32D0"/>
    <w:rsid w:val="00AC3991"/>
    <w:rsid w:val="00AC433A"/>
    <w:rsid w:val="00AC49CD"/>
    <w:rsid w:val="00AC4A04"/>
    <w:rsid w:val="00AC55E9"/>
    <w:rsid w:val="00AC5600"/>
    <w:rsid w:val="00AC5BC5"/>
    <w:rsid w:val="00AC5C52"/>
    <w:rsid w:val="00AC5CD8"/>
    <w:rsid w:val="00AC5E60"/>
    <w:rsid w:val="00AC606F"/>
    <w:rsid w:val="00AC6E8D"/>
    <w:rsid w:val="00AC7546"/>
    <w:rsid w:val="00AC7DF8"/>
    <w:rsid w:val="00AD004E"/>
    <w:rsid w:val="00AD044C"/>
    <w:rsid w:val="00AD0869"/>
    <w:rsid w:val="00AD09F0"/>
    <w:rsid w:val="00AD0BAC"/>
    <w:rsid w:val="00AD0E0D"/>
    <w:rsid w:val="00AD19DE"/>
    <w:rsid w:val="00AD2492"/>
    <w:rsid w:val="00AD2835"/>
    <w:rsid w:val="00AD2E1B"/>
    <w:rsid w:val="00AD339E"/>
    <w:rsid w:val="00AD34C6"/>
    <w:rsid w:val="00AD44D3"/>
    <w:rsid w:val="00AD4BA6"/>
    <w:rsid w:val="00AD4F03"/>
    <w:rsid w:val="00AD4FDA"/>
    <w:rsid w:val="00AD5CB8"/>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00C"/>
    <w:rsid w:val="00AF1273"/>
    <w:rsid w:val="00AF15CC"/>
    <w:rsid w:val="00AF1CAD"/>
    <w:rsid w:val="00AF1D8A"/>
    <w:rsid w:val="00AF1E6B"/>
    <w:rsid w:val="00AF2AAF"/>
    <w:rsid w:val="00AF2FBA"/>
    <w:rsid w:val="00AF304D"/>
    <w:rsid w:val="00AF3139"/>
    <w:rsid w:val="00AF370A"/>
    <w:rsid w:val="00AF3720"/>
    <w:rsid w:val="00AF3FB6"/>
    <w:rsid w:val="00AF4557"/>
    <w:rsid w:val="00AF610C"/>
    <w:rsid w:val="00AF6FA9"/>
    <w:rsid w:val="00B007F4"/>
    <w:rsid w:val="00B00884"/>
    <w:rsid w:val="00B01692"/>
    <w:rsid w:val="00B02280"/>
    <w:rsid w:val="00B02D9C"/>
    <w:rsid w:val="00B02D9E"/>
    <w:rsid w:val="00B0307A"/>
    <w:rsid w:val="00B030CB"/>
    <w:rsid w:val="00B0340F"/>
    <w:rsid w:val="00B03878"/>
    <w:rsid w:val="00B04509"/>
    <w:rsid w:val="00B05341"/>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7D"/>
    <w:rsid w:val="00B230C1"/>
    <w:rsid w:val="00B237CE"/>
    <w:rsid w:val="00B253E7"/>
    <w:rsid w:val="00B2556B"/>
    <w:rsid w:val="00B256EF"/>
    <w:rsid w:val="00B259B0"/>
    <w:rsid w:val="00B26D04"/>
    <w:rsid w:val="00B27401"/>
    <w:rsid w:val="00B27940"/>
    <w:rsid w:val="00B308DE"/>
    <w:rsid w:val="00B30C0B"/>
    <w:rsid w:val="00B31B14"/>
    <w:rsid w:val="00B31CF1"/>
    <w:rsid w:val="00B32116"/>
    <w:rsid w:val="00B323C7"/>
    <w:rsid w:val="00B3277E"/>
    <w:rsid w:val="00B32AB9"/>
    <w:rsid w:val="00B32FA0"/>
    <w:rsid w:val="00B33AA4"/>
    <w:rsid w:val="00B33CF9"/>
    <w:rsid w:val="00B33D24"/>
    <w:rsid w:val="00B33DD1"/>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4E44"/>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4DC7"/>
    <w:rsid w:val="00B55153"/>
    <w:rsid w:val="00B5749C"/>
    <w:rsid w:val="00B57A45"/>
    <w:rsid w:val="00B57C25"/>
    <w:rsid w:val="00B60057"/>
    <w:rsid w:val="00B600AC"/>
    <w:rsid w:val="00B60A77"/>
    <w:rsid w:val="00B61302"/>
    <w:rsid w:val="00B61F9D"/>
    <w:rsid w:val="00B62E85"/>
    <w:rsid w:val="00B63DEC"/>
    <w:rsid w:val="00B64047"/>
    <w:rsid w:val="00B64642"/>
    <w:rsid w:val="00B65460"/>
    <w:rsid w:val="00B65B13"/>
    <w:rsid w:val="00B65E46"/>
    <w:rsid w:val="00B66DA8"/>
    <w:rsid w:val="00B704D0"/>
    <w:rsid w:val="00B70748"/>
    <w:rsid w:val="00B7074B"/>
    <w:rsid w:val="00B70EC8"/>
    <w:rsid w:val="00B7141E"/>
    <w:rsid w:val="00B7162C"/>
    <w:rsid w:val="00B71728"/>
    <w:rsid w:val="00B71786"/>
    <w:rsid w:val="00B71AFF"/>
    <w:rsid w:val="00B71D2E"/>
    <w:rsid w:val="00B71E86"/>
    <w:rsid w:val="00B724AF"/>
    <w:rsid w:val="00B7298C"/>
    <w:rsid w:val="00B72D64"/>
    <w:rsid w:val="00B73AB5"/>
    <w:rsid w:val="00B7438C"/>
    <w:rsid w:val="00B7491B"/>
    <w:rsid w:val="00B74FC7"/>
    <w:rsid w:val="00B75004"/>
    <w:rsid w:val="00B75B41"/>
    <w:rsid w:val="00B763F6"/>
    <w:rsid w:val="00B76413"/>
    <w:rsid w:val="00B76D98"/>
    <w:rsid w:val="00B77263"/>
    <w:rsid w:val="00B77510"/>
    <w:rsid w:val="00B77A82"/>
    <w:rsid w:val="00B8050D"/>
    <w:rsid w:val="00B8092D"/>
    <w:rsid w:val="00B80990"/>
    <w:rsid w:val="00B80F98"/>
    <w:rsid w:val="00B816FC"/>
    <w:rsid w:val="00B81AB9"/>
    <w:rsid w:val="00B825C7"/>
    <w:rsid w:val="00B82AF4"/>
    <w:rsid w:val="00B82BA7"/>
    <w:rsid w:val="00B82D83"/>
    <w:rsid w:val="00B83136"/>
    <w:rsid w:val="00B83154"/>
    <w:rsid w:val="00B83429"/>
    <w:rsid w:val="00B83769"/>
    <w:rsid w:val="00B837FF"/>
    <w:rsid w:val="00B83C3E"/>
    <w:rsid w:val="00B83C5D"/>
    <w:rsid w:val="00B83FD2"/>
    <w:rsid w:val="00B84670"/>
    <w:rsid w:val="00B84E13"/>
    <w:rsid w:val="00B8575E"/>
    <w:rsid w:val="00B857B5"/>
    <w:rsid w:val="00B865C6"/>
    <w:rsid w:val="00B865E8"/>
    <w:rsid w:val="00B86BA3"/>
    <w:rsid w:val="00B874B7"/>
    <w:rsid w:val="00B87C5E"/>
    <w:rsid w:val="00B87D0E"/>
    <w:rsid w:val="00B87DAE"/>
    <w:rsid w:val="00B901B1"/>
    <w:rsid w:val="00B90483"/>
    <w:rsid w:val="00B90AA8"/>
    <w:rsid w:val="00B915B3"/>
    <w:rsid w:val="00B917C5"/>
    <w:rsid w:val="00B91EB7"/>
    <w:rsid w:val="00B92154"/>
    <w:rsid w:val="00B926B8"/>
    <w:rsid w:val="00B929D6"/>
    <w:rsid w:val="00B92B90"/>
    <w:rsid w:val="00B92BAC"/>
    <w:rsid w:val="00B9335F"/>
    <w:rsid w:val="00B94B3D"/>
    <w:rsid w:val="00B951DD"/>
    <w:rsid w:val="00B95988"/>
    <w:rsid w:val="00B969B7"/>
    <w:rsid w:val="00B96A54"/>
    <w:rsid w:val="00B96DAC"/>
    <w:rsid w:val="00B971A8"/>
    <w:rsid w:val="00B978C6"/>
    <w:rsid w:val="00B97B7E"/>
    <w:rsid w:val="00B97B91"/>
    <w:rsid w:val="00BA07AB"/>
    <w:rsid w:val="00BA0B68"/>
    <w:rsid w:val="00BA0F6E"/>
    <w:rsid w:val="00BA1245"/>
    <w:rsid w:val="00BA1979"/>
    <w:rsid w:val="00BA3101"/>
    <w:rsid w:val="00BA387A"/>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4EF4"/>
    <w:rsid w:val="00BC64CF"/>
    <w:rsid w:val="00BC667B"/>
    <w:rsid w:val="00BC6948"/>
    <w:rsid w:val="00BC6C9B"/>
    <w:rsid w:val="00BC7242"/>
    <w:rsid w:val="00BC74E6"/>
    <w:rsid w:val="00BC77DA"/>
    <w:rsid w:val="00BC7F00"/>
    <w:rsid w:val="00BD00F4"/>
    <w:rsid w:val="00BD0C9C"/>
    <w:rsid w:val="00BD1197"/>
    <w:rsid w:val="00BD1817"/>
    <w:rsid w:val="00BD1E6F"/>
    <w:rsid w:val="00BD2C3C"/>
    <w:rsid w:val="00BD31BE"/>
    <w:rsid w:val="00BD31E0"/>
    <w:rsid w:val="00BD37AB"/>
    <w:rsid w:val="00BD3C7F"/>
    <w:rsid w:val="00BD4491"/>
    <w:rsid w:val="00BD49DC"/>
    <w:rsid w:val="00BD4DAC"/>
    <w:rsid w:val="00BD5AD7"/>
    <w:rsid w:val="00BD5C3C"/>
    <w:rsid w:val="00BD62F3"/>
    <w:rsid w:val="00BD6839"/>
    <w:rsid w:val="00BD6C75"/>
    <w:rsid w:val="00BD7888"/>
    <w:rsid w:val="00BE03D6"/>
    <w:rsid w:val="00BE081A"/>
    <w:rsid w:val="00BE0C2B"/>
    <w:rsid w:val="00BE1101"/>
    <w:rsid w:val="00BE1B06"/>
    <w:rsid w:val="00BE26E8"/>
    <w:rsid w:val="00BE2859"/>
    <w:rsid w:val="00BE2F9F"/>
    <w:rsid w:val="00BE454B"/>
    <w:rsid w:val="00BE4AEE"/>
    <w:rsid w:val="00BE4EC8"/>
    <w:rsid w:val="00BE5C1E"/>
    <w:rsid w:val="00BE64A0"/>
    <w:rsid w:val="00BE6DE9"/>
    <w:rsid w:val="00BE703B"/>
    <w:rsid w:val="00BF03B6"/>
    <w:rsid w:val="00BF140D"/>
    <w:rsid w:val="00BF2130"/>
    <w:rsid w:val="00BF2B7D"/>
    <w:rsid w:val="00BF4225"/>
    <w:rsid w:val="00BF42DB"/>
    <w:rsid w:val="00BF509F"/>
    <w:rsid w:val="00BF556F"/>
    <w:rsid w:val="00BF58B4"/>
    <w:rsid w:val="00BF6968"/>
    <w:rsid w:val="00BF76BA"/>
    <w:rsid w:val="00BF7956"/>
    <w:rsid w:val="00C0041C"/>
    <w:rsid w:val="00C0056C"/>
    <w:rsid w:val="00C01802"/>
    <w:rsid w:val="00C020CE"/>
    <w:rsid w:val="00C030D9"/>
    <w:rsid w:val="00C0347C"/>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2D3F"/>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BFD"/>
    <w:rsid w:val="00C17DBC"/>
    <w:rsid w:val="00C17E78"/>
    <w:rsid w:val="00C21B81"/>
    <w:rsid w:val="00C21DD7"/>
    <w:rsid w:val="00C21FA8"/>
    <w:rsid w:val="00C222BD"/>
    <w:rsid w:val="00C22D3E"/>
    <w:rsid w:val="00C23A86"/>
    <w:rsid w:val="00C23DE0"/>
    <w:rsid w:val="00C24238"/>
    <w:rsid w:val="00C25171"/>
    <w:rsid w:val="00C25736"/>
    <w:rsid w:val="00C25A1A"/>
    <w:rsid w:val="00C25BCD"/>
    <w:rsid w:val="00C25D69"/>
    <w:rsid w:val="00C2635E"/>
    <w:rsid w:val="00C27326"/>
    <w:rsid w:val="00C27398"/>
    <w:rsid w:val="00C27E8B"/>
    <w:rsid w:val="00C27F3B"/>
    <w:rsid w:val="00C30887"/>
    <w:rsid w:val="00C314E1"/>
    <w:rsid w:val="00C3288A"/>
    <w:rsid w:val="00C3294A"/>
    <w:rsid w:val="00C33AAC"/>
    <w:rsid w:val="00C33C09"/>
    <w:rsid w:val="00C33CB5"/>
    <w:rsid w:val="00C33FBB"/>
    <w:rsid w:val="00C34106"/>
    <w:rsid w:val="00C3497F"/>
    <w:rsid w:val="00C34E41"/>
    <w:rsid w:val="00C35177"/>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2E8B"/>
    <w:rsid w:val="00C530C4"/>
    <w:rsid w:val="00C53D2C"/>
    <w:rsid w:val="00C540FE"/>
    <w:rsid w:val="00C549AD"/>
    <w:rsid w:val="00C54AAD"/>
    <w:rsid w:val="00C54CE3"/>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5F92"/>
    <w:rsid w:val="00C664F1"/>
    <w:rsid w:val="00C674FA"/>
    <w:rsid w:val="00C675D9"/>
    <w:rsid w:val="00C67B6F"/>
    <w:rsid w:val="00C708AB"/>
    <w:rsid w:val="00C70C2A"/>
    <w:rsid w:val="00C70DE2"/>
    <w:rsid w:val="00C71854"/>
    <w:rsid w:val="00C72A48"/>
    <w:rsid w:val="00C72CCA"/>
    <w:rsid w:val="00C72F4A"/>
    <w:rsid w:val="00C73028"/>
    <w:rsid w:val="00C73ED4"/>
    <w:rsid w:val="00C73FDF"/>
    <w:rsid w:val="00C743E9"/>
    <w:rsid w:val="00C745F8"/>
    <w:rsid w:val="00C74CEB"/>
    <w:rsid w:val="00C74E19"/>
    <w:rsid w:val="00C76694"/>
    <w:rsid w:val="00C77E90"/>
    <w:rsid w:val="00C807DB"/>
    <w:rsid w:val="00C80AD2"/>
    <w:rsid w:val="00C80B2B"/>
    <w:rsid w:val="00C82080"/>
    <w:rsid w:val="00C821F1"/>
    <w:rsid w:val="00C8262B"/>
    <w:rsid w:val="00C826B0"/>
    <w:rsid w:val="00C82B7E"/>
    <w:rsid w:val="00C830BF"/>
    <w:rsid w:val="00C832A5"/>
    <w:rsid w:val="00C83713"/>
    <w:rsid w:val="00C83AFF"/>
    <w:rsid w:val="00C842C2"/>
    <w:rsid w:val="00C84C89"/>
    <w:rsid w:val="00C84E68"/>
    <w:rsid w:val="00C855FF"/>
    <w:rsid w:val="00C85706"/>
    <w:rsid w:val="00C85B4E"/>
    <w:rsid w:val="00C85C2C"/>
    <w:rsid w:val="00C8607F"/>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5CDD"/>
    <w:rsid w:val="00C96036"/>
    <w:rsid w:val="00C965DA"/>
    <w:rsid w:val="00C97473"/>
    <w:rsid w:val="00C97ED2"/>
    <w:rsid w:val="00CA003A"/>
    <w:rsid w:val="00CA0200"/>
    <w:rsid w:val="00CA03C9"/>
    <w:rsid w:val="00CA0B7B"/>
    <w:rsid w:val="00CA0BD0"/>
    <w:rsid w:val="00CA1FF5"/>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883"/>
    <w:rsid w:val="00CB5897"/>
    <w:rsid w:val="00CB59B6"/>
    <w:rsid w:val="00CB59D8"/>
    <w:rsid w:val="00CB5D4C"/>
    <w:rsid w:val="00CB6544"/>
    <w:rsid w:val="00CC0435"/>
    <w:rsid w:val="00CC0620"/>
    <w:rsid w:val="00CC0A82"/>
    <w:rsid w:val="00CC0AAD"/>
    <w:rsid w:val="00CC103C"/>
    <w:rsid w:val="00CC271E"/>
    <w:rsid w:val="00CC29B9"/>
    <w:rsid w:val="00CC3169"/>
    <w:rsid w:val="00CC449F"/>
    <w:rsid w:val="00CC4561"/>
    <w:rsid w:val="00CC484F"/>
    <w:rsid w:val="00CC48BE"/>
    <w:rsid w:val="00CC4A6E"/>
    <w:rsid w:val="00CC4B01"/>
    <w:rsid w:val="00CC559C"/>
    <w:rsid w:val="00CC565C"/>
    <w:rsid w:val="00CC5AAE"/>
    <w:rsid w:val="00CC5D1B"/>
    <w:rsid w:val="00CC654B"/>
    <w:rsid w:val="00CC7677"/>
    <w:rsid w:val="00CC76E1"/>
    <w:rsid w:val="00CC78AE"/>
    <w:rsid w:val="00CD0079"/>
    <w:rsid w:val="00CD0F74"/>
    <w:rsid w:val="00CD106E"/>
    <w:rsid w:val="00CD218E"/>
    <w:rsid w:val="00CD25D0"/>
    <w:rsid w:val="00CD28EB"/>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6B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41"/>
    <w:rsid w:val="00CF215A"/>
    <w:rsid w:val="00CF22C0"/>
    <w:rsid w:val="00CF2709"/>
    <w:rsid w:val="00CF30D5"/>
    <w:rsid w:val="00CF31FD"/>
    <w:rsid w:val="00CF3459"/>
    <w:rsid w:val="00CF34BC"/>
    <w:rsid w:val="00CF35A1"/>
    <w:rsid w:val="00CF373E"/>
    <w:rsid w:val="00CF3853"/>
    <w:rsid w:val="00CF3C3A"/>
    <w:rsid w:val="00CF3D58"/>
    <w:rsid w:val="00CF3D7A"/>
    <w:rsid w:val="00CF470B"/>
    <w:rsid w:val="00CF4D15"/>
    <w:rsid w:val="00CF500A"/>
    <w:rsid w:val="00CF5DAE"/>
    <w:rsid w:val="00CF5EB3"/>
    <w:rsid w:val="00CF5EEB"/>
    <w:rsid w:val="00CF651B"/>
    <w:rsid w:val="00CF7073"/>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582"/>
    <w:rsid w:val="00D10A4D"/>
    <w:rsid w:val="00D10A90"/>
    <w:rsid w:val="00D10C61"/>
    <w:rsid w:val="00D11220"/>
    <w:rsid w:val="00D12361"/>
    <w:rsid w:val="00D12A7B"/>
    <w:rsid w:val="00D12DD3"/>
    <w:rsid w:val="00D12EA6"/>
    <w:rsid w:val="00D12EC8"/>
    <w:rsid w:val="00D1349E"/>
    <w:rsid w:val="00D13F25"/>
    <w:rsid w:val="00D16748"/>
    <w:rsid w:val="00D16FA6"/>
    <w:rsid w:val="00D174D2"/>
    <w:rsid w:val="00D2062E"/>
    <w:rsid w:val="00D20AC0"/>
    <w:rsid w:val="00D21F67"/>
    <w:rsid w:val="00D221D7"/>
    <w:rsid w:val="00D23918"/>
    <w:rsid w:val="00D2416E"/>
    <w:rsid w:val="00D24630"/>
    <w:rsid w:val="00D25054"/>
    <w:rsid w:val="00D25761"/>
    <w:rsid w:val="00D26066"/>
    <w:rsid w:val="00D265AB"/>
    <w:rsid w:val="00D27086"/>
    <w:rsid w:val="00D27253"/>
    <w:rsid w:val="00D27607"/>
    <w:rsid w:val="00D27D23"/>
    <w:rsid w:val="00D27EF6"/>
    <w:rsid w:val="00D27F36"/>
    <w:rsid w:val="00D313A1"/>
    <w:rsid w:val="00D313E1"/>
    <w:rsid w:val="00D31FCA"/>
    <w:rsid w:val="00D320BA"/>
    <w:rsid w:val="00D32458"/>
    <w:rsid w:val="00D325C8"/>
    <w:rsid w:val="00D32C12"/>
    <w:rsid w:val="00D32C8B"/>
    <w:rsid w:val="00D32FAD"/>
    <w:rsid w:val="00D33604"/>
    <w:rsid w:val="00D33AA9"/>
    <w:rsid w:val="00D33B00"/>
    <w:rsid w:val="00D34215"/>
    <w:rsid w:val="00D34302"/>
    <w:rsid w:val="00D35497"/>
    <w:rsid w:val="00D3588A"/>
    <w:rsid w:val="00D35BF9"/>
    <w:rsid w:val="00D35D79"/>
    <w:rsid w:val="00D40515"/>
    <w:rsid w:val="00D40575"/>
    <w:rsid w:val="00D41809"/>
    <w:rsid w:val="00D41AE4"/>
    <w:rsid w:val="00D41FA8"/>
    <w:rsid w:val="00D41FA9"/>
    <w:rsid w:val="00D423C0"/>
    <w:rsid w:val="00D424C9"/>
    <w:rsid w:val="00D427BE"/>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5B8A"/>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4E44"/>
    <w:rsid w:val="00D65609"/>
    <w:rsid w:val="00D658B9"/>
    <w:rsid w:val="00D65B0B"/>
    <w:rsid w:val="00D65C2C"/>
    <w:rsid w:val="00D65C58"/>
    <w:rsid w:val="00D66881"/>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DB"/>
    <w:rsid w:val="00D736E2"/>
    <w:rsid w:val="00D73CB9"/>
    <w:rsid w:val="00D73F22"/>
    <w:rsid w:val="00D7411B"/>
    <w:rsid w:val="00D74EC3"/>
    <w:rsid w:val="00D75202"/>
    <w:rsid w:val="00D76255"/>
    <w:rsid w:val="00D762D7"/>
    <w:rsid w:val="00D763D4"/>
    <w:rsid w:val="00D7656C"/>
    <w:rsid w:val="00D7663D"/>
    <w:rsid w:val="00D76DEC"/>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726"/>
    <w:rsid w:val="00D93843"/>
    <w:rsid w:val="00D93FAC"/>
    <w:rsid w:val="00D94134"/>
    <w:rsid w:val="00D94A68"/>
    <w:rsid w:val="00D95597"/>
    <w:rsid w:val="00D959DF"/>
    <w:rsid w:val="00D969AA"/>
    <w:rsid w:val="00D9723D"/>
    <w:rsid w:val="00D972D0"/>
    <w:rsid w:val="00D97336"/>
    <w:rsid w:val="00D9761B"/>
    <w:rsid w:val="00D9765A"/>
    <w:rsid w:val="00D97B2D"/>
    <w:rsid w:val="00D97F85"/>
    <w:rsid w:val="00D97FC3"/>
    <w:rsid w:val="00DA0310"/>
    <w:rsid w:val="00DA0718"/>
    <w:rsid w:val="00DA180D"/>
    <w:rsid w:val="00DA271A"/>
    <w:rsid w:val="00DA31CD"/>
    <w:rsid w:val="00DA39E6"/>
    <w:rsid w:val="00DA3B9E"/>
    <w:rsid w:val="00DA41EC"/>
    <w:rsid w:val="00DA43C1"/>
    <w:rsid w:val="00DA467C"/>
    <w:rsid w:val="00DA47BA"/>
    <w:rsid w:val="00DA4887"/>
    <w:rsid w:val="00DA53B2"/>
    <w:rsid w:val="00DA5661"/>
    <w:rsid w:val="00DA650B"/>
    <w:rsid w:val="00DA6685"/>
    <w:rsid w:val="00DA6D1C"/>
    <w:rsid w:val="00DA6E01"/>
    <w:rsid w:val="00DA70EA"/>
    <w:rsid w:val="00DA7545"/>
    <w:rsid w:val="00DA79A9"/>
    <w:rsid w:val="00DA7A59"/>
    <w:rsid w:val="00DA7CE5"/>
    <w:rsid w:val="00DA7E76"/>
    <w:rsid w:val="00DB0561"/>
    <w:rsid w:val="00DB0FF1"/>
    <w:rsid w:val="00DB228B"/>
    <w:rsid w:val="00DB266C"/>
    <w:rsid w:val="00DB346E"/>
    <w:rsid w:val="00DB3D88"/>
    <w:rsid w:val="00DB42D1"/>
    <w:rsid w:val="00DB4796"/>
    <w:rsid w:val="00DB4A0B"/>
    <w:rsid w:val="00DB4B65"/>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957"/>
    <w:rsid w:val="00DC5EF7"/>
    <w:rsid w:val="00DC6855"/>
    <w:rsid w:val="00DC6D06"/>
    <w:rsid w:val="00DC6E29"/>
    <w:rsid w:val="00DC716E"/>
    <w:rsid w:val="00DC7566"/>
    <w:rsid w:val="00DC75E6"/>
    <w:rsid w:val="00DC771B"/>
    <w:rsid w:val="00DD0337"/>
    <w:rsid w:val="00DD101E"/>
    <w:rsid w:val="00DD119B"/>
    <w:rsid w:val="00DD2A39"/>
    <w:rsid w:val="00DD36F8"/>
    <w:rsid w:val="00DD4105"/>
    <w:rsid w:val="00DD457D"/>
    <w:rsid w:val="00DD4798"/>
    <w:rsid w:val="00DD502C"/>
    <w:rsid w:val="00DD58FE"/>
    <w:rsid w:val="00DD5F39"/>
    <w:rsid w:val="00DD655B"/>
    <w:rsid w:val="00DD6D7F"/>
    <w:rsid w:val="00DD7AE0"/>
    <w:rsid w:val="00DE0260"/>
    <w:rsid w:val="00DE0E20"/>
    <w:rsid w:val="00DE1847"/>
    <w:rsid w:val="00DE1A20"/>
    <w:rsid w:val="00DE2285"/>
    <w:rsid w:val="00DE28B0"/>
    <w:rsid w:val="00DE296E"/>
    <w:rsid w:val="00DE2D02"/>
    <w:rsid w:val="00DE33A3"/>
    <w:rsid w:val="00DE370C"/>
    <w:rsid w:val="00DE4773"/>
    <w:rsid w:val="00DE5033"/>
    <w:rsid w:val="00DE5454"/>
    <w:rsid w:val="00DE5907"/>
    <w:rsid w:val="00DE595E"/>
    <w:rsid w:val="00DE7B5A"/>
    <w:rsid w:val="00DF058A"/>
    <w:rsid w:val="00DF0745"/>
    <w:rsid w:val="00DF0F05"/>
    <w:rsid w:val="00DF1EBF"/>
    <w:rsid w:val="00DF215B"/>
    <w:rsid w:val="00DF2C08"/>
    <w:rsid w:val="00DF4286"/>
    <w:rsid w:val="00DF48E5"/>
    <w:rsid w:val="00DF4C9C"/>
    <w:rsid w:val="00DF4DAE"/>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6D2"/>
    <w:rsid w:val="00E0370A"/>
    <w:rsid w:val="00E0414A"/>
    <w:rsid w:val="00E0436D"/>
    <w:rsid w:val="00E04989"/>
    <w:rsid w:val="00E05055"/>
    <w:rsid w:val="00E05A88"/>
    <w:rsid w:val="00E05C27"/>
    <w:rsid w:val="00E0620D"/>
    <w:rsid w:val="00E069B3"/>
    <w:rsid w:val="00E069D0"/>
    <w:rsid w:val="00E06AED"/>
    <w:rsid w:val="00E06BC5"/>
    <w:rsid w:val="00E076E5"/>
    <w:rsid w:val="00E0775D"/>
    <w:rsid w:val="00E07CD5"/>
    <w:rsid w:val="00E1054B"/>
    <w:rsid w:val="00E1095C"/>
    <w:rsid w:val="00E1136B"/>
    <w:rsid w:val="00E11FBD"/>
    <w:rsid w:val="00E12621"/>
    <w:rsid w:val="00E12987"/>
    <w:rsid w:val="00E13195"/>
    <w:rsid w:val="00E131A9"/>
    <w:rsid w:val="00E13BF4"/>
    <w:rsid w:val="00E14449"/>
    <w:rsid w:val="00E1477D"/>
    <w:rsid w:val="00E149BC"/>
    <w:rsid w:val="00E14BCA"/>
    <w:rsid w:val="00E14FAC"/>
    <w:rsid w:val="00E15288"/>
    <w:rsid w:val="00E15752"/>
    <w:rsid w:val="00E15BE2"/>
    <w:rsid w:val="00E1610E"/>
    <w:rsid w:val="00E16B8C"/>
    <w:rsid w:val="00E16F19"/>
    <w:rsid w:val="00E16FA2"/>
    <w:rsid w:val="00E17627"/>
    <w:rsid w:val="00E178E2"/>
    <w:rsid w:val="00E178FC"/>
    <w:rsid w:val="00E204FF"/>
    <w:rsid w:val="00E207A0"/>
    <w:rsid w:val="00E20975"/>
    <w:rsid w:val="00E209E6"/>
    <w:rsid w:val="00E20AD4"/>
    <w:rsid w:val="00E20BE5"/>
    <w:rsid w:val="00E21077"/>
    <w:rsid w:val="00E214E9"/>
    <w:rsid w:val="00E215A1"/>
    <w:rsid w:val="00E2184C"/>
    <w:rsid w:val="00E2190F"/>
    <w:rsid w:val="00E21912"/>
    <w:rsid w:val="00E22C9F"/>
    <w:rsid w:val="00E231C5"/>
    <w:rsid w:val="00E23B5A"/>
    <w:rsid w:val="00E248E8"/>
    <w:rsid w:val="00E24FE4"/>
    <w:rsid w:val="00E25719"/>
    <w:rsid w:val="00E25818"/>
    <w:rsid w:val="00E25BF5"/>
    <w:rsid w:val="00E266FD"/>
    <w:rsid w:val="00E26DB3"/>
    <w:rsid w:val="00E27166"/>
    <w:rsid w:val="00E27B13"/>
    <w:rsid w:val="00E300E6"/>
    <w:rsid w:val="00E302B0"/>
    <w:rsid w:val="00E3099D"/>
    <w:rsid w:val="00E30A81"/>
    <w:rsid w:val="00E3134C"/>
    <w:rsid w:val="00E314BB"/>
    <w:rsid w:val="00E315FB"/>
    <w:rsid w:val="00E31A2D"/>
    <w:rsid w:val="00E32163"/>
    <w:rsid w:val="00E323FB"/>
    <w:rsid w:val="00E3273E"/>
    <w:rsid w:val="00E32921"/>
    <w:rsid w:val="00E32B41"/>
    <w:rsid w:val="00E32C5C"/>
    <w:rsid w:val="00E33020"/>
    <w:rsid w:val="00E33C5D"/>
    <w:rsid w:val="00E33D4F"/>
    <w:rsid w:val="00E33F90"/>
    <w:rsid w:val="00E3464C"/>
    <w:rsid w:val="00E34C3C"/>
    <w:rsid w:val="00E358D4"/>
    <w:rsid w:val="00E3595D"/>
    <w:rsid w:val="00E35CD0"/>
    <w:rsid w:val="00E362B9"/>
    <w:rsid w:val="00E365AF"/>
    <w:rsid w:val="00E3685C"/>
    <w:rsid w:val="00E37075"/>
    <w:rsid w:val="00E371B1"/>
    <w:rsid w:val="00E37266"/>
    <w:rsid w:val="00E3784B"/>
    <w:rsid w:val="00E4050B"/>
    <w:rsid w:val="00E407F5"/>
    <w:rsid w:val="00E4233B"/>
    <w:rsid w:val="00E42A87"/>
    <w:rsid w:val="00E42B9B"/>
    <w:rsid w:val="00E432C5"/>
    <w:rsid w:val="00E43370"/>
    <w:rsid w:val="00E441A5"/>
    <w:rsid w:val="00E44659"/>
    <w:rsid w:val="00E44F2B"/>
    <w:rsid w:val="00E4556F"/>
    <w:rsid w:val="00E4677A"/>
    <w:rsid w:val="00E47809"/>
    <w:rsid w:val="00E47CCB"/>
    <w:rsid w:val="00E50359"/>
    <w:rsid w:val="00E50622"/>
    <w:rsid w:val="00E50869"/>
    <w:rsid w:val="00E50AAA"/>
    <w:rsid w:val="00E5136E"/>
    <w:rsid w:val="00E51620"/>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252"/>
    <w:rsid w:val="00E6181D"/>
    <w:rsid w:val="00E61DED"/>
    <w:rsid w:val="00E62127"/>
    <w:rsid w:val="00E62C29"/>
    <w:rsid w:val="00E637CC"/>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4908"/>
    <w:rsid w:val="00E74E36"/>
    <w:rsid w:val="00E76523"/>
    <w:rsid w:val="00E76A1D"/>
    <w:rsid w:val="00E76E5F"/>
    <w:rsid w:val="00E77196"/>
    <w:rsid w:val="00E7740A"/>
    <w:rsid w:val="00E77720"/>
    <w:rsid w:val="00E77EE0"/>
    <w:rsid w:val="00E8032F"/>
    <w:rsid w:val="00E8058A"/>
    <w:rsid w:val="00E805D3"/>
    <w:rsid w:val="00E80AC8"/>
    <w:rsid w:val="00E80D6A"/>
    <w:rsid w:val="00E81920"/>
    <w:rsid w:val="00E81C16"/>
    <w:rsid w:val="00E81FA7"/>
    <w:rsid w:val="00E82016"/>
    <w:rsid w:val="00E820E1"/>
    <w:rsid w:val="00E8231C"/>
    <w:rsid w:val="00E82F06"/>
    <w:rsid w:val="00E82F46"/>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12D"/>
    <w:rsid w:val="00EA07C2"/>
    <w:rsid w:val="00EA0DC8"/>
    <w:rsid w:val="00EA11E8"/>
    <w:rsid w:val="00EA28F3"/>
    <w:rsid w:val="00EA2AA2"/>
    <w:rsid w:val="00EA33F9"/>
    <w:rsid w:val="00EA3806"/>
    <w:rsid w:val="00EA3EA6"/>
    <w:rsid w:val="00EA3EEB"/>
    <w:rsid w:val="00EA4A06"/>
    <w:rsid w:val="00EA5007"/>
    <w:rsid w:val="00EA5C53"/>
    <w:rsid w:val="00EA5F60"/>
    <w:rsid w:val="00EA6640"/>
    <w:rsid w:val="00EA68F3"/>
    <w:rsid w:val="00EA6CB3"/>
    <w:rsid w:val="00EA6DCD"/>
    <w:rsid w:val="00EA6EB0"/>
    <w:rsid w:val="00EA7775"/>
    <w:rsid w:val="00EA7964"/>
    <w:rsid w:val="00EB0D8F"/>
    <w:rsid w:val="00EB12DD"/>
    <w:rsid w:val="00EB2024"/>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85D"/>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3E51"/>
    <w:rsid w:val="00ED41A1"/>
    <w:rsid w:val="00ED4F4A"/>
    <w:rsid w:val="00ED516E"/>
    <w:rsid w:val="00ED54A5"/>
    <w:rsid w:val="00ED7538"/>
    <w:rsid w:val="00ED7A7B"/>
    <w:rsid w:val="00ED7B39"/>
    <w:rsid w:val="00ED7C3F"/>
    <w:rsid w:val="00EE1C88"/>
    <w:rsid w:val="00EE2777"/>
    <w:rsid w:val="00EE2874"/>
    <w:rsid w:val="00EE2914"/>
    <w:rsid w:val="00EE293A"/>
    <w:rsid w:val="00EE353A"/>
    <w:rsid w:val="00EE3E5B"/>
    <w:rsid w:val="00EE45DC"/>
    <w:rsid w:val="00EE4D81"/>
    <w:rsid w:val="00EE4E9B"/>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2D7E"/>
    <w:rsid w:val="00EF31E8"/>
    <w:rsid w:val="00EF38B8"/>
    <w:rsid w:val="00EF4980"/>
    <w:rsid w:val="00EF4B84"/>
    <w:rsid w:val="00EF535B"/>
    <w:rsid w:val="00EF53A5"/>
    <w:rsid w:val="00EF5E6B"/>
    <w:rsid w:val="00EF646C"/>
    <w:rsid w:val="00EF67FA"/>
    <w:rsid w:val="00EF7553"/>
    <w:rsid w:val="00EF77AD"/>
    <w:rsid w:val="00EF7D8B"/>
    <w:rsid w:val="00F00128"/>
    <w:rsid w:val="00F004CB"/>
    <w:rsid w:val="00F00F5B"/>
    <w:rsid w:val="00F0140E"/>
    <w:rsid w:val="00F02819"/>
    <w:rsid w:val="00F031D3"/>
    <w:rsid w:val="00F03224"/>
    <w:rsid w:val="00F03C12"/>
    <w:rsid w:val="00F041D2"/>
    <w:rsid w:val="00F04400"/>
    <w:rsid w:val="00F04CD9"/>
    <w:rsid w:val="00F058AA"/>
    <w:rsid w:val="00F05C59"/>
    <w:rsid w:val="00F0633B"/>
    <w:rsid w:val="00F0649C"/>
    <w:rsid w:val="00F06596"/>
    <w:rsid w:val="00F0662A"/>
    <w:rsid w:val="00F06E39"/>
    <w:rsid w:val="00F070B6"/>
    <w:rsid w:val="00F073C2"/>
    <w:rsid w:val="00F078F6"/>
    <w:rsid w:val="00F0799C"/>
    <w:rsid w:val="00F1023A"/>
    <w:rsid w:val="00F10DD6"/>
    <w:rsid w:val="00F10E95"/>
    <w:rsid w:val="00F1186A"/>
    <w:rsid w:val="00F11BE4"/>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17AF0"/>
    <w:rsid w:val="00F20070"/>
    <w:rsid w:val="00F207F7"/>
    <w:rsid w:val="00F20AAB"/>
    <w:rsid w:val="00F20D16"/>
    <w:rsid w:val="00F21F72"/>
    <w:rsid w:val="00F2209F"/>
    <w:rsid w:val="00F22473"/>
    <w:rsid w:val="00F22E59"/>
    <w:rsid w:val="00F23A0D"/>
    <w:rsid w:val="00F23E4C"/>
    <w:rsid w:val="00F24149"/>
    <w:rsid w:val="00F24567"/>
    <w:rsid w:val="00F24C14"/>
    <w:rsid w:val="00F24C28"/>
    <w:rsid w:val="00F25CCE"/>
    <w:rsid w:val="00F26385"/>
    <w:rsid w:val="00F265D8"/>
    <w:rsid w:val="00F26DDE"/>
    <w:rsid w:val="00F26E21"/>
    <w:rsid w:val="00F27413"/>
    <w:rsid w:val="00F27840"/>
    <w:rsid w:val="00F279C9"/>
    <w:rsid w:val="00F27EA0"/>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D54"/>
    <w:rsid w:val="00F33E97"/>
    <w:rsid w:val="00F33F1D"/>
    <w:rsid w:val="00F3462E"/>
    <w:rsid w:val="00F346B7"/>
    <w:rsid w:val="00F359EF"/>
    <w:rsid w:val="00F35FE1"/>
    <w:rsid w:val="00F363B7"/>
    <w:rsid w:val="00F367DF"/>
    <w:rsid w:val="00F36A72"/>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36"/>
    <w:rsid w:val="00F455B3"/>
    <w:rsid w:val="00F4566E"/>
    <w:rsid w:val="00F45FE9"/>
    <w:rsid w:val="00F4631B"/>
    <w:rsid w:val="00F46A0E"/>
    <w:rsid w:val="00F46A8D"/>
    <w:rsid w:val="00F47051"/>
    <w:rsid w:val="00F47C45"/>
    <w:rsid w:val="00F50B92"/>
    <w:rsid w:val="00F510AA"/>
    <w:rsid w:val="00F513E9"/>
    <w:rsid w:val="00F51F06"/>
    <w:rsid w:val="00F52284"/>
    <w:rsid w:val="00F52A13"/>
    <w:rsid w:val="00F52FCD"/>
    <w:rsid w:val="00F53603"/>
    <w:rsid w:val="00F5368D"/>
    <w:rsid w:val="00F53866"/>
    <w:rsid w:val="00F53A75"/>
    <w:rsid w:val="00F53B9F"/>
    <w:rsid w:val="00F53D99"/>
    <w:rsid w:val="00F53ED2"/>
    <w:rsid w:val="00F53FEA"/>
    <w:rsid w:val="00F54271"/>
    <w:rsid w:val="00F54DA7"/>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3824"/>
    <w:rsid w:val="00F7406D"/>
    <w:rsid w:val="00F74792"/>
    <w:rsid w:val="00F74DE3"/>
    <w:rsid w:val="00F75964"/>
    <w:rsid w:val="00F75B1A"/>
    <w:rsid w:val="00F75B79"/>
    <w:rsid w:val="00F766AA"/>
    <w:rsid w:val="00F772D9"/>
    <w:rsid w:val="00F77D11"/>
    <w:rsid w:val="00F803F5"/>
    <w:rsid w:val="00F80686"/>
    <w:rsid w:val="00F80712"/>
    <w:rsid w:val="00F8114D"/>
    <w:rsid w:val="00F827D6"/>
    <w:rsid w:val="00F83748"/>
    <w:rsid w:val="00F842F8"/>
    <w:rsid w:val="00F849E2"/>
    <w:rsid w:val="00F84A38"/>
    <w:rsid w:val="00F84BC6"/>
    <w:rsid w:val="00F84CEC"/>
    <w:rsid w:val="00F8593B"/>
    <w:rsid w:val="00F85E9E"/>
    <w:rsid w:val="00F8634A"/>
    <w:rsid w:val="00F8688F"/>
    <w:rsid w:val="00F87248"/>
    <w:rsid w:val="00F873F0"/>
    <w:rsid w:val="00F87CB0"/>
    <w:rsid w:val="00F90260"/>
    <w:rsid w:val="00F906C7"/>
    <w:rsid w:val="00F90B41"/>
    <w:rsid w:val="00F91BEB"/>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74C"/>
    <w:rsid w:val="00FA08D6"/>
    <w:rsid w:val="00FA0B02"/>
    <w:rsid w:val="00FA106A"/>
    <w:rsid w:val="00FA10C8"/>
    <w:rsid w:val="00FA13DD"/>
    <w:rsid w:val="00FA1433"/>
    <w:rsid w:val="00FA154A"/>
    <w:rsid w:val="00FA1560"/>
    <w:rsid w:val="00FA16EE"/>
    <w:rsid w:val="00FA181D"/>
    <w:rsid w:val="00FA1C43"/>
    <w:rsid w:val="00FA207A"/>
    <w:rsid w:val="00FA25D4"/>
    <w:rsid w:val="00FA2639"/>
    <w:rsid w:val="00FA3847"/>
    <w:rsid w:val="00FA39BE"/>
    <w:rsid w:val="00FA3E46"/>
    <w:rsid w:val="00FA48A3"/>
    <w:rsid w:val="00FA49A7"/>
    <w:rsid w:val="00FA4D35"/>
    <w:rsid w:val="00FA501D"/>
    <w:rsid w:val="00FA5341"/>
    <w:rsid w:val="00FA5459"/>
    <w:rsid w:val="00FA586A"/>
    <w:rsid w:val="00FA5A94"/>
    <w:rsid w:val="00FA5DEC"/>
    <w:rsid w:val="00FA6571"/>
    <w:rsid w:val="00FA6DBB"/>
    <w:rsid w:val="00FA7093"/>
    <w:rsid w:val="00FA7DC4"/>
    <w:rsid w:val="00FA7F41"/>
    <w:rsid w:val="00FB028A"/>
    <w:rsid w:val="00FB08E7"/>
    <w:rsid w:val="00FB0B35"/>
    <w:rsid w:val="00FB1401"/>
    <w:rsid w:val="00FB1598"/>
    <w:rsid w:val="00FB1B6D"/>
    <w:rsid w:val="00FB1F93"/>
    <w:rsid w:val="00FB2092"/>
    <w:rsid w:val="00FB24F4"/>
    <w:rsid w:val="00FB26E7"/>
    <w:rsid w:val="00FB46BA"/>
    <w:rsid w:val="00FB48C7"/>
    <w:rsid w:val="00FB557B"/>
    <w:rsid w:val="00FB56B7"/>
    <w:rsid w:val="00FB5884"/>
    <w:rsid w:val="00FB60A7"/>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324C"/>
    <w:rsid w:val="00FD4994"/>
    <w:rsid w:val="00FD4D75"/>
    <w:rsid w:val="00FD5169"/>
    <w:rsid w:val="00FD7235"/>
    <w:rsid w:val="00FD7941"/>
    <w:rsid w:val="00FE02C6"/>
    <w:rsid w:val="00FE0601"/>
    <w:rsid w:val="00FE06EA"/>
    <w:rsid w:val="00FE089D"/>
    <w:rsid w:val="00FE18D0"/>
    <w:rsid w:val="00FE1F4E"/>
    <w:rsid w:val="00FE257E"/>
    <w:rsid w:val="00FE315D"/>
    <w:rsid w:val="00FE35E7"/>
    <w:rsid w:val="00FE3636"/>
    <w:rsid w:val="00FE3ABC"/>
    <w:rsid w:val="00FE3AE5"/>
    <w:rsid w:val="00FE46C7"/>
    <w:rsid w:val="00FE484E"/>
    <w:rsid w:val="00FE4F53"/>
    <w:rsid w:val="00FE512B"/>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1F8E"/>
    <w:rsid w:val="00FF2351"/>
    <w:rsid w:val="00FF25A1"/>
    <w:rsid w:val="00FF29D9"/>
    <w:rsid w:val="00FF2AB0"/>
    <w:rsid w:val="00FF2DFF"/>
    <w:rsid w:val="00FF47E8"/>
    <w:rsid w:val="00FF4C08"/>
    <w:rsid w:val="00FF5CA7"/>
    <w:rsid w:val="00FF5E69"/>
    <w:rsid w:val="00FF5F07"/>
    <w:rsid w:val="00FF65EE"/>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qFormat/>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 w:type="paragraph" w:customStyle="1" w:styleId="RAN4proposal">
    <w:name w:val="RAN4 proposal"/>
    <w:basedOn w:val="Caption"/>
    <w:next w:val="Normal"/>
    <w:link w:val="RAN4proposalChar"/>
    <w:qFormat/>
    <w:rsid w:val="00B65460"/>
    <w:pPr>
      <w:tabs>
        <w:tab w:val="num" w:pos="1440"/>
      </w:tabs>
      <w:overflowPunct/>
      <w:autoSpaceDE/>
      <w:autoSpaceDN/>
      <w:adjustRightInd/>
      <w:spacing w:after="200"/>
      <w:ind w:left="720" w:hanging="360"/>
      <w:textAlignment w:val="auto"/>
    </w:pPr>
    <w:rPr>
      <w:rFonts w:eastAsia="Calibri"/>
      <w:bCs w:val="0"/>
      <w:iCs/>
      <w:szCs w:val="18"/>
      <w:lang w:val="en-US" w:eastAsia="en-US"/>
    </w:rPr>
  </w:style>
  <w:style w:type="character" w:customStyle="1" w:styleId="RAN4proposalChar">
    <w:name w:val="RAN4 proposal Char"/>
    <w:link w:val="RAN4proposal"/>
    <w:rsid w:val="00B65460"/>
    <w:rPr>
      <w:rFonts w:ascii="Times New Roman" w:eastAsia="Calibri" w:hAnsi="Times New Roman"/>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4198</TotalTime>
  <Pages>2</Pages>
  <Words>518</Words>
  <Characters>2959</Characters>
  <Application>Microsoft Office Word</Application>
  <DocSecurity>0</DocSecurity>
  <Lines>24</Lines>
  <Paragraphs>6</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2588</cp:revision>
  <cp:lastPrinted>2016-08-05T18:54:00Z</cp:lastPrinted>
  <dcterms:created xsi:type="dcterms:W3CDTF">2020-08-03T20:20:00Z</dcterms:created>
  <dcterms:modified xsi:type="dcterms:W3CDTF">2022-11-07T09:12:00Z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